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D11278" w14:textId="77777777" w:rsidR="00E2645A" w:rsidRPr="00E2645A" w:rsidRDefault="00E2645A" w:rsidP="00E2645A">
      <w:r w:rsidRPr="00E2645A">
        <w:rPr>
          <w:noProof/>
        </w:rPr>
        <w:drawing>
          <wp:inline distT="0" distB="0" distL="0" distR="0" wp14:anchorId="2FFDE32D" wp14:editId="3A00EF58">
            <wp:extent cx="2362200" cy="876300"/>
            <wp:effectExtent l="0" t="0" r="0" b="0"/>
            <wp:docPr id="2" name="Afbeelding 2" descr="logo PMS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MS30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62200" cy="876300"/>
                    </a:xfrm>
                    <a:prstGeom prst="rect">
                      <a:avLst/>
                    </a:prstGeom>
                    <a:noFill/>
                    <a:ln>
                      <a:noFill/>
                    </a:ln>
                  </pic:spPr>
                </pic:pic>
              </a:graphicData>
            </a:graphic>
          </wp:inline>
        </w:drawing>
      </w:r>
    </w:p>
    <w:p w14:paraId="04BE3C4C" w14:textId="77777777" w:rsidR="00E2645A" w:rsidRPr="00E2645A" w:rsidRDefault="00E2645A" w:rsidP="00E2645A"/>
    <w:p w14:paraId="111BD3A7" w14:textId="77777777" w:rsidR="00E2645A" w:rsidRPr="00E2645A" w:rsidRDefault="00E2645A" w:rsidP="00E2645A"/>
    <w:p w14:paraId="73936F4D" w14:textId="77777777" w:rsidR="006927A8" w:rsidRPr="006927A8" w:rsidRDefault="006927A8" w:rsidP="006927A8"/>
    <w:p w14:paraId="7A21E1AB" w14:textId="77777777" w:rsidR="006927A8" w:rsidRPr="006927A8" w:rsidRDefault="006927A8" w:rsidP="006927A8"/>
    <w:p w14:paraId="00DB5157" w14:textId="77777777" w:rsidR="006927A8" w:rsidRPr="006927A8" w:rsidRDefault="006927A8" w:rsidP="006927A8"/>
    <w:p w14:paraId="78CC1F97" w14:textId="77777777" w:rsidR="006927A8" w:rsidRPr="006927A8" w:rsidRDefault="006927A8" w:rsidP="006927A8"/>
    <w:p w14:paraId="49E4CB68" w14:textId="7E867906" w:rsidR="006927A8" w:rsidRDefault="006927A8" w:rsidP="006927A8">
      <w:pPr>
        <w:framePr w:w="5103" w:h="3402" w:hRule="exact" w:hSpace="142" w:wrap="notBeside" w:vAnchor="page" w:hAnchor="page" w:x="3403" w:y="4707"/>
        <w:pBdr>
          <w:top w:val="single" w:sz="6" w:space="1" w:color="auto"/>
          <w:left w:val="single" w:sz="6" w:space="1" w:color="auto"/>
          <w:bottom w:val="single" w:sz="6" w:space="1" w:color="auto"/>
          <w:right w:val="single" w:sz="6" w:space="1" w:color="auto"/>
        </w:pBdr>
      </w:pPr>
    </w:p>
    <w:p w14:paraId="3C7E947D" w14:textId="77777777" w:rsidR="00823C32" w:rsidRDefault="00823C32" w:rsidP="00823C32">
      <w:pPr>
        <w:framePr w:w="5103" w:h="3402" w:hRule="exact" w:hSpace="142" w:wrap="notBeside" w:vAnchor="page" w:hAnchor="page" w:x="3403" w:y="4707"/>
        <w:pBdr>
          <w:top w:val="single" w:sz="6" w:space="1" w:color="auto"/>
          <w:left w:val="single" w:sz="6" w:space="1" w:color="auto"/>
          <w:bottom w:val="single" w:sz="6" w:space="1" w:color="auto"/>
          <w:right w:val="single" w:sz="6" w:space="1" w:color="auto"/>
        </w:pBdr>
        <w:jc w:val="center"/>
        <w:rPr>
          <w:sz w:val="22"/>
          <w:szCs w:val="22"/>
        </w:rPr>
      </w:pPr>
    </w:p>
    <w:p w14:paraId="07DDEA5F" w14:textId="67B8ED90" w:rsidR="00823C32" w:rsidRPr="00823C32" w:rsidRDefault="00823C32" w:rsidP="00823C32">
      <w:pPr>
        <w:framePr w:w="5103" w:h="3402" w:hRule="exact" w:hSpace="142" w:wrap="notBeside" w:vAnchor="page" w:hAnchor="page" w:x="3403" w:y="4707"/>
        <w:pBdr>
          <w:top w:val="single" w:sz="6" w:space="1" w:color="auto"/>
          <w:left w:val="single" w:sz="6" w:space="1" w:color="auto"/>
          <w:bottom w:val="single" w:sz="6" w:space="1" w:color="auto"/>
          <w:right w:val="single" w:sz="6" w:space="1" w:color="auto"/>
        </w:pBdr>
        <w:jc w:val="center"/>
        <w:rPr>
          <w:sz w:val="22"/>
          <w:szCs w:val="22"/>
        </w:rPr>
      </w:pPr>
      <w:r w:rsidRPr="00823C32">
        <w:rPr>
          <w:sz w:val="22"/>
          <w:szCs w:val="22"/>
        </w:rPr>
        <w:t>Bijlage 12</w:t>
      </w:r>
    </w:p>
    <w:p w14:paraId="695C3B35" w14:textId="77777777" w:rsidR="006927A8" w:rsidRPr="00823C32" w:rsidRDefault="006927A8" w:rsidP="00823C32">
      <w:pPr>
        <w:framePr w:w="5103" w:h="3402" w:hRule="exact" w:hSpace="142" w:wrap="notBeside" w:vAnchor="page" w:hAnchor="page" w:x="3403" w:y="4707"/>
        <w:pBdr>
          <w:top w:val="single" w:sz="6" w:space="1" w:color="auto"/>
          <w:left w:val="single" w:sz="6" w:space="1" w:color="auto"/>
          <w:bottom w:val="single" w:sz="6" w:space="1" w:color="auto"/>
          <w:right w:val="single" w:sz="6" w:space="1" w:color="auto"/>
        </w:pBdr>
        <w:jc w:val="center"/>
        <w:rPr>
          <w:sz w:val="22"/>
          <w:szCs w:val="22"/>
        </w:rPr>
      </w:pPr>
    </w:p>
    <w:p w14:paraId="125845B6" w14:textId="69C5E83D" w:rsidR="006927A8" w:rsidRPr="00823C32" w:rsidRDefault="00823C32" w:rsidP="00823C32">
      <w:pPr>
        <w:framePr w:w="5103" w:h="3402" w:hRule="exact" w:hSpace="142" w:wrap="notBeside" w:vAnchor="page" w:hAnchor="page" w:x="3403" w:y="4707"/>
        <w:pBdr>
          <w:top w:val="single" w:sz="6" w:space="1" w:color="auto"/>
          <w:left w:val="single" w:sz="6" w:space="1" w:color="auto"/>
          <w:bottom w:val="single" w:sz="6" w:space="1" w:color="auto"/>
          <w:right w:val="single" w:sz="6" w:space="1" w:color="auto"/>
        </w:pBdr>
        <w:jc w:val="center"/>
        <w:rPr>
          <w:sz w:val="22"/>
          <w:szCs w:val="22"/>
        </w:rPr>
      </w:pPr>
      <w:r w:rsidRPr="00823C32">
        <w:rPr>
          <w:sz w:val="22"/>
          <w:szCs w:val="22"/>
        </w:rPr>
        <w:t xml:space="preserve">Concept </w:t>
      </w:r>
      <w:r w:rsidR="006927A8" w:rsidRPr="00823C32">
        <w:rPr>
          <w:sz w:val="22"/>
          <w:szCs w:val="22"/>
        </w:rPr>
        <w:t xml:space="preserve">Overeenkomst verwerkersverantwoordelijken </w:t>
      </w:r>
    </w:p>
    <w:p w14:paraId="5F770858" w14:textId="77777777" w:rsidR="006927A8" w:rsidRPr="00823C32" w:rsidRDefault="006927A8" w:rsidP="00823C32">
      <w:pPr>
        <w:framePr w:w="5103" w:h="3402" w:hRule="exact" w:hSpace="142" w:wrap="notBeside" w:vAnchor="page" w:hAnchor="page" w:x="3403" w:y="4707"/>
        <w:pBdr>
          <w:top w:val="single" w:sz="6" w:space="1" w:color="auto"/>
          <w:left w:val="single" w:sz="6" w:space="1" w:color="auto"/>
          <w:bottom w:val="single" w:sz="6" w:space="1" w:color="auto"/>
          <w:right w:val="single" w:sz="6" w:space="1" w:color="auto"/>
        </w:pBdr>
        <w:jc w:val="center"/>
        <w:rPr>
          <w:sz w:val="22"/>
          <w:szCs w:val="22"/>
        </w:rPr>
      </w:pPr>
      <w:r w:rsidRPr="00823C32">
        <w:rPr>
          <w:sz w:val="22"/>
          <w:szCs w:val="22"/>
        </w:rPr>
        <w:fldChar w:fldCharType="begin" w:fldLock="1"/>
      </w:r>
      <w:r w:rsidRPr="00823C32">
        <w:rPr>
          <w:sz w:val="22"/>
          <w:szCs w:val="22"/>
        </w:rPr>
        <w:instrText xml:space="preserve"> mitVV VV19642A5032755043904731207C653F03 \* MERGEFORMAT </w:instrText>
      </w:r>
      <w:r w:rsidR="00D61693">
        <w:rPr>
          <w:sz w:val="22"/>
          <w:szCs w:val="22"/>
        </w:rPr>
        <w:fldChar w:fldCharType="separate"/>
      </w:r>
      <w:r w:rsidRPr="00823C32">
        <w:rPr>
          <w:sz w:val="22"/>
          <w:szCs w:val="22"/>
        </w:rPr>
        <w:fldChar w:fldCharType="end"/>
      </w:r>
    </w:p>
    <w:p w14:paraId="5F2300EC" w14:textId="77777777" w:rsidR="00823C32" w:rsidRPr="00823C32" w:rsidRDefault="00823C32" w:rsidP="00823C32">
      <w:pPr>
        <w:framePr w:w="5103" w:h="3402" w:hRule="exact" w:hSpace="142" w:wrap="notBeside" w:vAnchor="page" w:hAnchor="page" w:x="3403" w:y="4707"/>
        <w:pBdr>
          <w:top w:val="single" w:sz="6" w:space="1" w:color="auto"/>
          <w:left w:val="single" w:sz="6" w:space="1" w:color="auto"/>
          <w:bottom w:val="single" w:sz="6" w:space="1" w:color="auto"/>
          <w:right w:val="single" w:sz="6" w:space="1" w:color="auto"/>
        </w:pBdr>
        <w:jc w:val="center"/>
        <w:rPr>
          <w:sz w:val="22"/>
          <w:szCs w:val="22"/>
        </w:rPr>
      </w:pPr>
      <w:r w:rsidRPr="00823C32">
        <w:rPr>
          <w:sz w:val="22"/>
          <w:szCs w:val="22"/>
        </w:rPr>
        <w:t>Aanbesteding Securitydiensten</w:t>
      </w:r>
    </w:p>
    <w:p w14:paraId="2045AD80" w14:textId="77777777" w:rsidR="006927A8" w:rsidRPr="006927A8" w:rsidRDefault="006927A8" w:rsidP="006927A8">
      <w:pPr>
        <w:framePr w:w="5103" w:h="3402" w:hRule="exact" w:hSpace="142" w:wrap="notBeside" w:vAnchor="page" w:hAnchor="page" w:x="3403" w:y="4707"/>
        <w:pBdr>
          <w:top w:val="single" w:sz="6" w:space="1" w:color="auto"/>
          <w:left w:val="single" w:sz="6" w:space="1" w:color="auto"/>
          <w:bottom w:val="single" w:sz="6" w:space="1" w:color="auto"/>
          <w:right w:val="single" w:sz="6" w:space="1" w:color="auto"/>
        </w:pBdr>
      </w:pPr>
    </w:p>
    <w:p w14:paraId="0DF0BF99" w14:textId="77777777" w:rsidR="006927A8" w:rsidRPr="006927A8" w:rsidRDefault="006927A8" w:rsidP="006927A8">
      <w:pPr>
        <w:framePr w:w="5103" w:h="3402" w:hRule="exact" w:hSpace="142" w:wrap="notBeside" w:vAnchor="page" w:hAnchor="page" w:x="3403" w:y="4707"/>
        <w:pBdr>
          <w:top w:val="single" w:sz="6" w:space="1" w:color="auto"/>
          <w:left w:val="single" w:sz="6" w:space="1" w:color="auto"/>
          <w:bottom w:val="single" w:sz="6" w:space="1" w:color="auto"/>
          <w:right w:val="single" w:sz="6" w:space="1" w:color="auto"/>
        </w:pBdr>
      </w:pPr>
    </w:p>
    <w:p w14:paraId="67F2F66B" w14:textId="77777777" w:rsidR="006927A8" w:rsidRPr="006927A8" w:rsidRDefault="006927A8" w:rsidP="006927A8">
      <w:pPr>
        <w:framePr w:w="5103" w:h="3402" w:hRule="exact" w:hSpace="142" w:wrap="notBeside" w:vAnchor="page" w:hAnchor="page" w:x="3403" w:y="4707"/>
        <w:pBdr>
          <w:top w:val="single" w:sz="6" w:space="1" w:color="auto"/>
          <w:left w:val="single" w:sz="6" w:space="1" w:color="auto"/>
          <w:bottom w:val="single" w:sz="6" w:space="1" w:color="auto"/>
          <w:right w:val="single" w:sz="6" w:space="1" w:color="auto"/>
        </w:pBdr>
      </w:pPr>
    </w:p>
    <w:p w14:paraId="6EE45CA8" w14:textId="77777777" w:rsidR="006927A8" w:rsidRPr="006927A8" w:rsidRDefault="006927A8" w:rsidP="006927A8">
      <w:pPr>
        <w:framePr w:w="5103" w:h="3402" w:hRule="exact" w:hSpace="142" w:wrap="notBeside" w:vAnchor="page" w:hAnchor="page" w:x="3403" w:y="4707"/>
        <w:pBdr>
          <w:top w:val="single" w:sz="6" w:space="1" w:color="auto"/>
          <w:left w:val="single" w:sz="6" w:space="1" w:color="auto"/>
          <w:bottom w:val="single" w:sz="6" w:space="1" w:color="auto"/>
          <w:right w:val="single" w:sz="6" w:space="1" w:color="auto"/>
        </w:pBdr>
      </w:pPr>
    </w:p>
    <w:p w14:paraId="49C3878D" w14:textId="77777777" w:rsidR="006927A8" w:rsidRPr="006927A8" w:rsidRDefault="006927A8" w:rsidP="006927A8"/>
    <w:p w14:paraId="6D340310" w14:textId="77777777" w:rsidR="006927A8" w:rsidRPr="006927A8" w:rsidRDefault="006927A8" w:rsidP="006927A8"/>
    <w:p w14:paraId="7F666AA7" w14:textId="77777777" w:rsidR="006927A8" w:rsidRPr="006927A8" w:rsidRDefault="006927A8" w:rsidP="006927A8"/>
    <w:p w14:paraId="171693F6" w14:textId="77777777" w:rsidR="006927A8" w:rsidRPr="006927A8" w:rsidRDefault="006927A8" w:rsidP="006927A8"/>
    <w:p w14:paraId="5837119E" w14:textId="77777777" w:rsidR="006927A8" w:rsidRPr="006927A8" w:rsidRDefault="006927A8" w:rsidP="006927A8"/>
    <w:p w14:paraId="53ABBEA7" w14:textId="77777777" w:rsidR="006927A8" w:rsidRPr="006927A8" w:rsidRDefault="006927A8" w:rsidP="006927A8"/>
    <w:p w14:paraId="7EBDE7DA" w14:textId="77777777" w:rsidR="006927A8" w:rsidRPr="006927A8" w:rsidRDefault="006927A8" w:rsidP="006927A8"/>
    <w:p w14:paraId="7C7BEFC9" w14:textId="77777777" w:rsidR="006927A8" w:rsidRPr="006927A8" w:rsidRDefault="006927A8" w:rsidP="006927A8"/>
    <w:p w14:paraId="39AAF179" w14:textId="77777777" w:rsidR="006927A8" w:rsidRPr="006927A8" w:rsidRDefault="006927A8" w:rsidP="006927A8"/>
    <w:p w14:paraId="6DFE87BF" w14:textId="77777777" w:rsidR="006927A8" w:rsidRPr="006927A8" w:rsidRDefault="006927A8" w:rsidP="006927A8"/>
    <w:p w14:paraId="58AA8D97" w14:textId="77777777" w:rsidR="00E2645A" w:rsidRPr="00E2645A" w:rsidRDefault="00E2645A" w:rsidP="00E2645A"/>
    <w:p w14:paraId="2206C694" w14:textId="77777777" w:rsidR="00E2645A" w:rsidRPr="006927A8" w:rsidRDefault="006927A8" w:rsidP="00E2645A">
      <w:pPr>
        <w:keepNext/>
        <w:keepLines/>
        <w:pageBreakBefore/>
        <w:numPr>
          <w:ilvl w:val="5"/>
          <w:numId w:val="0"/>
        </w:numPr>
        <w:suppressLineNumbers/>
        <w:suppressAutoHyphens/>
        <w:spacing w:after="360"/>
        <w:jc w:val="both"/>
        <w:rPr>
          <w:kern w:val="28"/>
        </w:rPr>
      </w:pPr>
      <w:r>
        <w:rPr>
          <w:kern w:val="28"/>
        </w:rPr>
        <w:lastRenderedPageBreak/>
        <w:t>De ondergetekenden:</w:t>
      </w:r>
    </w:p>
    <w:p w14:paraId="78FCE4BE" w14:textId="77777777" w:rsidR="00E9454E" w:rsidRDefault="006927A8" w:rsidP="006927A8">
      <w:pPr>
        <w:tabs>
          <w:tab w:val="left" w:pos="-1440"/>
          <w:tab w:val="left" w:pos="-720"/>
          <w:tab w:val="left" w:pos="540"/>
        </w:tabs>
        <w:spacing w:after="200" w:line="276" w:lineRule="auto"/>
        <w:rPr>
          <w:rFonts w:eastAsiaTheme="minorHAnsi" w:cstheme="minorBidi"/>
          <w:lang w:eastAsia="en-US"/>
        </w:rPr>
      </w:pPr>
      <w:r>
        <w:rPr>
          <w:rFonts w:eastAsiaTheme="minorHAnsi" w:cstheme="minorBidi"/>
          <w:lang w:eastAsia="en-US"/>
        </w:rPr>
        <w:t xml:space="preserve">De publiekrechtelijke rechtspersoon </w:t>
      </w:r>
      <w:r w:rsidR="00E9454E" w:rsidRPr="004358C9">
        <w:rPr>
          <w:rFonts w:eastAsiaTheme="minorHAnsi" w:cstheme="minorBidi"/>
          <w:lang w:eastAsia="en-US"/>
        </w:rPr>
        <w:t xml:space="preserve">Hoogheemraadschap van Rijnland, </w:t>
      </w:r>
      <w:r>
        <w:rPr>
          <w:rFonts w:eastAsiaTheme="minorHAnsi" w:cstheme="minorBidi"/>
          <w:lang w:eastAsia="en-US"/>
        </w:rPr>
        <w:t>zetelende</w:t>
      </w:r>
      <w:r w:rsidR="00E9454E" w:rsidRPr="004358C9">
        <w:rPr>
          <w:rFonts w:eastAsiaTheme="minorHAnsi" w:cstheme="minorBidi"/>
          <w:lang w:eastAsia="en-US"/>
        </w:rPr>
        <w:t xml:space="preserve"> te Leiden, </w:t>
      </w:r>
      <w:r>
        <w:rPr>
          <w:rFonts w:eastAsiaTheme="minorHAnsi" w:cstheme="minorBidi"/>
          <w:lang w:eastAsia="en-US"/>
        </w:rPr>
        <w:t>rechtsgeldig</w:t>
      </w:r>
      <w:r w:rsidR="00E9454E" w:rsidRPr="004358C9">
        <w:rPr>
          <w:rFonts w:eastAsiaTheme="minorHAnsi" w:cstheme="minorBidi"/>
          <w:lang w:eastAsia="en-US"/>
        </w:rPr>
        <w:t xml:space="preserve"> vertegenwoordigd door</w:t>
      </w:r>
      <w:r w:rsidR="00E9454E" w:rsidRPr="004358C9">
        <w:rPr>
          <w:rFonts w:eastAsiaTheme="minorHAnsi" w:cstheme="minorBidi"/>
          <w:spacing w:val="2"/>
          <w:lang w:eastAsia="en-US"/>
        </w:rPr>
        <w:t xml:space="preserve"> </w:t>
      </w:r>
      <w:r w:rsidR="004358C9" w:rsidRPr="004358C9">
        <w:rPr>
          <w:spacing w:val="2"/>
        </w:rPr>
        <w:fldChar w:fldCharType="begin">
          <w:ffData>
            <w:name w:val="Text2"/>
            <w:enabled/>
            <w:calcOnExit w:val="0"/>
            <w:textInput/>
          </w:ffData>
        </w:fldChar>
      </w:r>
      <w:r w:rsidR="004358C9" w:rsidRPr="004358C9">
        <w:rPr>
          <w:spacing w:val="2"/>
        </w:rPr>
        <w:instrText xml:space="preserve"> FORMTEXT </w:instrText>
      </w:r>
      <w:r w:rsidR="004358C9" w:rsidRPr="004358C9">
        <w:rPr>
          <w:spacing w:val="2"/>
        </w:rPr>
      </w:r>
      <w:r w:rsidR="004358C9" w:rsidRPr="004358C9">
        <w:rPr>
          <w:spacing w:val="2"/>
        </w:rPr>
        <w:fldChar w:fldCharType="separate"/>
      </w:r>
      <w:r w:rsidR="004358C9" w:rsidRPr="003F7EE9">
        <w:rPr>
          <w:rFonts w:eastAsia="Arial Unicode MS"/>
          <w:noProof/>
          <w:spacing w:val="2"/>
        </w:rPr>
        <w:t> </w:t>
      </w:r>
      <w:r w:rsidR="004358C9" w:rsidRPr="003F7EE9">
        <w:rPr>
          <w:rFonts w:eastAsia="Arial Unicode MS"/>
          <w:noProof/>
          <w:spacing w:val="2"/>
        </w:rPr>
        <w:t> </w:t>
      </w:r>
      <w:r w:rsidR="004358C9" w:rsidRPr="003F7EE9">
        <w:rPr>
          <w:rFonts w:eastAsia="Arial Unicode MS"/>
          <w:noProof/>
          <w:spacing w:val="2"/>
        </w:rPr>
        <w:t> </w:t>
      </w:r>
      <w:r w:rsidR="004358C9" w:rsidRPr="003F7EE9">
        <w:rPr>
          <w:rFonts w:eastAsia="Arial Unicode MS"/>
          <w:noProof/>
          <w:spacing w:val="2"/>
        </w:rPr>
        <w:t> </w:t>
      </w:r>
      <w:r w:rsidR="004358C9" w:rsidRPr="003F7EE9">
        <w:rPr>
          <w:rFonts w:eastAsia="Arial Unicode MS"/>
          <w:noProof/>
          <w:spacing w:val="2"/>
        </w:rPr>
        <w:t> </w:t>
      </w:r>
      <w:r w:rsidR="004358C9" w:rsidRPr="004358C9">
        <w:rPr>
          <w:spacing w:val="2"/>
        </w:rPr>
        <w:fldChar w:fldCharType="end"/>
      </w:r>
      <w:r w:rsidR="00031D7C">
        <w:rPr>
          <w:spacing w:val="2"/>
        </w:rPr>
        <w:t xml:space="preserve"> (bevoegd volgens </w:t>
      </w:r>
      <w:proofErr w:type="spellStart"/>
      <w:r w:rsidR="00031D7C">
        <w:rPr>
          <w:spacing w:val="2"/>
        </w:rPr>
        <w:t>budgethoudersregeling</w:t>
      </w:r>
      <w:proofErr w:type="spellEnd"/>
      <w:r w:rsidR="00031D7C">
        <w:rPr>
          <w:spacing w:val="2"/>
        </w:rPr>
        <w:t>)</w:t>
      </w:r>
      <w:r w:rsidR="004358C9" w:rsidRPr="004358C9">
        <w:rPr>
          <w:spacing w:val="2"/>
        </w:rPr>
        <w:t xml:space="preserve">, </w:t>
      </w:r>
      <w:r>
        <w:rPr>
          <w:spacing w:val="2"/>
        </w:rPr>
        <w:t>verder</w:t>
      </w:r>
      <w:r w:rsidR="00E9454E" w:rsidRPr="004358C9">
        <w:rPr>
          <w:rFonts w:eastAsiaTheme="minorHAnsi" w:cstheme="minorBidi"/>
          <w:lang w:eastAsia="en-US"/>
        </w:rPr>
        <w:t xml:space="preserve"> te noemen: </w:t>
      </w:r>
      <w:r w:rsidR="00E9454E" w:rsidRPr="004358C9">
        <w:rPr>
          <w:rFonts w:eastAsiaTheme="minorHAnsi" w:cstheme="minorBidi"/>
          <w:color w:val="000000"/>
          <w:lang w:eastAsia="en-US"/>
        </w:rPr>
        <w:t>“</w:t>
      </w:r>
      <w:r w:rsidR="00031D7C">
        <w:rPr>
          <w:rFonts w:eastAsiaTheme="minorHAnsi" w:cstheme="minorBidi"/>
          <w:color w:val="000000"/>
          <w:lang w:eastAsia="en-US"/>
        </w:rPr>
        <w:t>het Hoogheemraadschap</w:t>
      </w:r>
      <w:r w:rsidR="00E9454E" w:rsidRPr="004358C9">
        <w:rPr>
          <w:rFonts w:eastAsiaTheme="minorHAnsi" w:cstheme="minorBidi"/>
          <w:color w:val="000000"/>
          <w:lang w:eastAsia="en-US"/>
        </w:rPr>
        <w:t>”</w:t>
      </w:r>
      <w:r w:rsidR="00E9454E" w:rsidRPr="004358C9">
        <w:rPr>
          <w:rFonts w:eastAsiaTheme="minorHAnsi" w:cstheme="minorBidi"/>
          <w:lang w:eastAsia="en-US"/>
        </w:rPr>
        <w:t>;</w:t>
      </w:r>
    </w:p>
    <w:p w14:paraId="18E04A15" w14:textId="77777777" w:rsidR="00031D7C" w:rsidRDefault="00031D7C" w:rsidP="006927A8">
      <w:pPr>
        <w:tabs>
          <w:tab w:val="left" w:pos="-1440"/>
          <w:tab w:val="left" w:pos="-720"/>
          <w:tab w:val="left" w:pos="540"/>
        </w:tabs>
        <w:spacing w:after="200" w:line="276" w:lineRule="auto"/>
        <w:rPr>
          <w:rFonts w:eastAsiaTheme="minorHAnsi" w:cstheme="minorBidi"/>
          <w:lang w:eastAsia="en-US"/>
        </w:rPr>
      </w:pPr>
      <w:r>
        <w:rPr>
          <w:rFonts w:eastAsiaTheme="minorHAnsi" w:cstheme="minorBidi"/>
          <w:lang w:eastAsia="en-US"/>
        </w:rPr>
        <w:t>En</w:t>
      </w:r>
    </w:p>
    <w:p w14:paraId="6F86C13F" w14:textId="77777777" w:rsidR="00E9454E" w:rsidRPr="00E9454E" w:rsidRDefault="00B67DBF" w:rsidP="00031D7C">
      <w:pPr>
        <w:tabs>
          <w:tab w:val="left" w:pos="-1440"/>
          <w:tab w:val="left" w:pos="-720"/>
          <w:tab w:val="left" w:pos="540"/>
        </w:tabs>
        <w:spacing w:after="200" w:line="276" w:lineRule="auto"/>
        <w:rPr>
          <w:rFonts w:eastAsiaTheme="minorHAnsi" w:cstheme="minorBidi"/>
          <w:lang w:eastAsia="en-US"/>
        </w:rPr>
      </w:pPr>
      <w:r>
        <w:rPr>
          <w:rFonts w:eastAsiaTheme="minorHAnsi" w:cstheme="minorBidi"/>
          <w:lang w:eastAsia="en-US"/>
        </w:rPr>
        <w:fldChar w:fldCharType="begin" w:fldLock="1"/>
      </w:r>
      <w:r w:rsidRPr="00B67DBF">
        <w:rPr>
          <w:rFonts w:eastAsiaTheme="minorHAnsi" w:cstheme="minorBidi"/>
          <w:lang w:eastAsia="en-US"/>
        </w:rPr>
        <w:instrText xml:space="preserve"> mitVV VV04292A6FE8BA4FED8D0F3ED80756D3DA \* MERGEFORMAT </w:instrText>
      </w:r>
      <w:r>
        <w:rPr>
          <w:rFonts w:eastAsiaTheme="minorHAnsi" w:cstheme="minorBidi"/>
          <w:lang w:eastAsia="en-US"/>
        </w:rPr>
        <w:fldChar w:fldCharType="separate"/>
      </w:r>
      <w:r w:rsidRPr="00B67DBF">
        <w:rPr>
          <w:rFonts w:eastAsiaTheme="minorHAnsi" w:cstheme="minorBidi"/>
          <w:bCs/>
          <w:noProof/>
          <w:lang w:eastAsia="en-US"/>
        </w:rPr>
        <w:t>Organisatie</w:t>
      </w:r>
      <w:r>
        <w:rPr>
          <w:rFonts w:eastAsiaTheme="minorHAnsi" w:cstheme="minorBidi"/>
          <w:lang w:eastAsia="en-US"/>
        </w:rPr>
        <w:fldChar w:fldCharType="end"/>
      </w:r>
      <w:r w:rsidR="00E9454E" w:rsidRPr="00E9454E">
        <w:rPr>
          <w:rFonts w:eastAsiaTheme="minorHAnsi" w:cstheme="minorBidi"/>
          <w:lang w:eastAsia="en-US"/>
        </w:rPr>
        <w:t>, gevestigd te</w:t>
      </w:r>
      <w:r>
        <w:rPr>
          <w:rFonts w:eastAsiaTheme="minorHAnsi" w:cstheme="minorBidi"/>
          <w:lang w:eastAsia="en-US"/>
        </w:rPr>
        <w:t xml:space="preserve"> </w:t>
      </w:r>
      <w:r>
        <w:rPr>
          <w:rFonts w:eastAsiaTheme="minorHAnsi" w:cstheme="minorBidi"/>
          <w:lang w:eastAsia="en-US"/>
        </w:rPr>
        <w:fldChar w:fldCharType="begin" w:fldLock="1"/>
      </w:r>
      <w:r w:rsidRPr="00B67DBF">
        <w:rPr>
          <w:rFonts w:eastAsiaTheme="minorHAnsi" w:cstheme="minorBidi"/>
          <w:lang w:eastAsia="en-US"/>
        </w:rPr>
        <w:instrText xml:space="preserve"> mitVV VV49C5EC914D914D9DA8122B2AB7AFEC88 \* MERGEFORMAT </w:instrText>
      </w:r>
      <w:r>
        <w:rPr>
          <w:rFonts w:eastAsiaTheme="minorHAnsi" w:cstheme="minorBidi"/>
          <w:lang w:eastAsia="en-US"/>
        </w:rPr>
        <w:fldChar w:fldCharType="separate"/>
      </w:r>
      <w:r w:rsidRPr="00B67DBF">
        <w:rPr>
          <w:rFonts w:eastAsiaTheme="minorHAnsi" w:cstheme="minorBidi"/>
          <w:bCs/>
          <w:noProof/>
          <w:lang w:eastAsia="en-US"/>
        </w:rPr>
        <w:t>Plaats</w:t>
      </w:r>
      <w:r>
        <w:rPr>
          <w:rFonts w:eastAsiaTheme="minorHAnsi" w:cstheme="minorBidi"/>
          <w:lang w:eastAsia="en-US"/>
        </w:rPr>
        <w:fldChar w:fldCharType="end"/>
      </w:r>
      <w:r w:rsidR="00E9454E" w:rsidRPr="00E9454E">
        <w:rPr>
          <w:rFonts w:eastAsiaTheme="minorHAnsi" w:cstheme="minorBidi"/>
          <w:lang w:eastAsia="en-US"/>
        </w:rPr>
        <w:t>, rechtsgeldig vertegenwoordigd door</w:t>
      </w:r>
      <w:r>
        <w:rPr>
          <w:rFonts w:eastAsiaTheme="minorHAnsi" w:cstheme="minorBidi"/>
          <w:lang w:eastAsia="en-US"/>
        </w:rPr>
        <w:t xml:space="preserve"> </w:t>
      </w:r>
      <w:r>
        <w:rPr>
          <w:rFonts w:eastAsiaTheme="minorHAnsi" w:cstheme="minorBidi"/>
          <w:lang w:eastAsia="en-US"/>
        </w:rPr>
        <w:fldChar w:fldCharType="begin" w:fldLock="1"/>
      </w:r>
      <w:r w:rsidRPr="00B67DBF">
        <w:rPr>
          <w:rFonts w:eastAsiaTheme="minorHAnsi" w:cstheme="minorBidi"/>
          <w:lang w:eastAsia="en-US"/>
        </w:rPr>
        <w:instrText xml:space="preserve"> mitVV VV37462F49F5AD4650A0A4B3AC976FBA5F \* MERGEFORMAT </w:instrText>
      </w:r>
      <w:r>
        <w:rPr>
          <w:rFonts w:eastAsiaTheme="minorHAnsi" w:cstheme="minorBidi"/>
          <w:lang w:eastAsia="en-US"/>
        </w:rPr>
        <w:fldChar w:fldCharType="separate"/>
      </w:r>
      <w:r w:rsidRPr="00B67DBF">
        <w:rPr>
          <w:rFonts w:eastAsiaTheme="minorHAnsi" w:cstheme="minorBidi"/>
          <w:bCs/>
          <w:noProof/>
          <w:lang w:eastAsia="en-US"/>
        </w:rPr>
        <w:t>Contactpersoon</w:t>
      </w:r>
      <w:r>
        <w:rPr>
          <w:rFonts w:eastAsiaTheme="minorHAnsi" w:cstheme="minorBidi"/>
          <w:lang w:eastAsia="en-US"/>
        </w:rPr>
        <w:fldChar w:fldCharType="end"/>
      </w:r>
      <w:r>
        <w:rPr>
          <w:rFonts w:eastAsiaTheme="minorHAnsi" w:cstheme="minorBidi"/>
          <w:lang w:eastAsia="en-US"/>
        </w:rPr>
        <w:t>,</w:t>
      </w:r>
      <w:r w:rsidR="00E9454E" w:rsidRPr="00E9454E">
        <w:rPr>
          <w:rFonts w:eastAsiaTheme="minorHAnsi" w:cstheme="minorBidi"/>
          <w:lang w:eastAsia="en-US"/>
        </w:rPr>
        <w:t xml:space="preserve"> hierna te noemen: “</w:t>
      </w:r>
      <w:r w:rsidR="00031D7C">
        <w:rPr>
          <w:rFonts w:eastAsiaTheme="minorHAnsi" w:cstheme="minorBidi"/>
          <w:lang w:eastAsia="en-US"/>
        </w:rPr>
        <w:t>wederpartij</w:t>
      </w:r>
      <w:r w:rsidR="00E9454E" w:rsidRPr="00E9454E">
        <w:rPr>
          <w:rFonts w:eastAsiaTheme="minorHAnsi" w:cstheme="minorBidi"/>
          <w:color w:val="000000"/>
          <w:lang w:eastAsia="en-US"/>
        </w:rPr>
        <w:t xml:space="preserve">”, </w:t>
      </w:r>
    </w:p>
    <w:p w14:paraId="1FB081E1" w14:textId="77777777" w:rsidR="00031D7C" w:rsidRPr="00031D7C" w:rsidRDefault="00031D7C" w:rsidP="00031D7C">
      <w:pPr>
        <w:rPr>
          <w:szCs w:val="22"/>
        </w:rPr>
      </w:pPr>
      <w:r w:rsidRPr="00031D7C">
        <w:rPr>
          <w:szCs w:val="22"/>
        </w:rPr>
        <w:t>hierna gezamenlijk te noemen “Partijen”;</w:t>
      </w:r>
    </w:p>
    <w:p w14:paraId="51734F1B" w14:textId="77777777" w:rsidR="0092775A" w:rsidRPr="00E9454E" w:rsidRDefault="0092775A" w:rsidP="00031D7C">
      <w:pPr>
        <w:spacing w:after="200"/>
        <w:rPr>
          <w:rFonts w:eastAsiaTheme="minorHAnsi" w:cstheme="minorBidi"/>
          <w:iCs/>
          <w:lang w:eastAsia="en-US"/>
        </w:rPr>
      </w:pPr>
    </w:p>
    <w:p w14:paraId="4FAEABC1" w14:textId="77777777" w:rsidR="00031D7C" w:rsidRPr="00031D7C" w:rsidRDefault="00031D7C" w:rsidP="00031D7C">
      <w:pPr>
        <w:rPr>
          <w:b/>
          <w:sz w:val="22"/>
          <w:szCs w:val="22"/>
        </w:rPr>
      </w:pPr>
      <w:r w:rsidRPr="00031D7C">
        <w:rPr>
          <w:b/>
          <w:sz w:val="22"/>
          <w:szCs w:val="22"/>
        </w:rPr>
        <w:t>Overwegende dat:</w:t>
      </w:r>
    </w:p>
    <w:p w14:paraId="7AFFE8FF" w14:textId="77777777" w:rsidR="00031D7C" w:rsidRPr="00031D7C" w:rsidRDefault="00031D7C" w:rsidP="00031D7C">
      <w:pPr>
        <w:rPr>
          <w:b/>
          <w:sz w:val="22"/>
          <w:szCs w:val="22"/>
        </w:rPr>
      </w:pPr>
    </w:p>
    <w:p w14:paraId="469A6F54" w14:textId="77777777" w:rsidR="00031D7C" w:rsidRPr="00031D7C" w:rsidRDefault="00031D7C" w:rsidP="00031D7C">
      <w:pPr>
        <w:numPr>
          <w:ilvl w:val="0"/>
          <w:numId w:val="38"/>
        </w:numPr>
        <w:contextualSpacing/>
        <w:rPr>
          <w:b/>
          <w:kern w:val="28"/>
          <w:szCs w:val="22"/>
        </w:rPr>
      </w:pPr>
      <w:r w:rsidRPr="00031D7C">
        <w:rPr>
          <w:szCs w:val="22"/>
        </w:rPr>
        <w:t>Partijen een Overeenkomst met registratienummer ….. (</w:t>
      </w:r>
      <w:proofErr w:type="spellStart"/>
      <w:r w:rsidRPr="00031D7C">
        <w:rPr>
          <w:i/>
          <w:szCs w:val="22"/>
        </w:rPr>
        <w:t>corsanummer</w:t>
      </w:r>
      <w:proofErr w:type="spellEnd"/>
      <w:r w:rsidRPr="00031D7C">
        <w:rPr>
          <w:szCs w:val="22"/>
        </w:rPr>
        <w:t>) voor ….. (</w:t>
      </w:r>
      <w:r w:rsidRPr="00031D7C">
        <w:rPr>
          <w:i/>
          <w:szCs w:val="22"/>
        </w:rPr>
        <w:t>naam project / opdracht</w:t>
      </w:r>
      <w:r w:rsidRPr="00031D7C">
        <w:rPr>
          <w:szCs w:val="22"/>
        </w:rPr>
        <w:t>), hierna te noemen: de “Overeenkomst” zijn aangegaan.</w:t>
      </w:r>
    </w:p>
    <w:p w14:paraId="2DADCA8D" w14:textId="77777777" w:rsidR="00031D7C" w:rsidRPr="00031D7C" w:rsidRDefault="00031D7C" w:rsidP="00031D7C">
      <w:pPr>
        <w:rPr>
          <w:szCs w:val="22"/>
        </w:rPr>
      </w:pPr>
    </w:p>
    <w:p w14:paraId="7F403F50" w14:textId="77777777" w:rsidR="00031D7C" w:rsidRPr="00031D7C" w:rsidRDefault="00031D7C" w:rsidP="00031D7C">
      <w:pPr>
        <w:numPr>
          <w:ilvl w:val="0"/>
          <w:numId w:val="38"/>
        </w:numPr>
        <w:contextualSpacing/>
        <w:rPr>
          <w:b/>
          <w:kern w:val="28"/>
          <w:szCs w:val="22"/>
        </w:rPr>
      </w:pPr>
      <w:r w:rsidRPr="00031D7C">
        <w:rPr>
          <w:szCs w:val="22"/>
        </w:rPr>
        <w:t xml:space="preserve">Partijen over en weer persoonsgegevens uitwisselen zoals bedoeld in de Algemene Verordening Gegevensbescherming (verordening (EU) 2016/679, hierna te </w:t>
      </w:r>
      <w:r w:rsidRPr="00031D7C">
        <w:t>noemen</w:t>
      </w:r>
      <w:r w:rsidRPr="00031D7C">
        <w:rPr>
          <w:szCs w:val="22"/>
        </w:rPr>
        <w:t>: “AVG”).</w:t>
      </w:r>
    </w:p>
    <w:p w14:paraId="7DE06B3C" w14:textId="77777777" w:rsidR="00031D7C" w:rsidRPr="00031D7C" w:rsidRDefault="00031D7C" w:rsidP="00031D7C">
      <w:pPr>
        <w:rPr>
          <w:szCs w:val="22"/>
        </w:rPr>
      </w:pPr>
    </w:p>
    <w:p w14:paraId="257ED8BB" w14:textId="77777777" w:rsidR="00031D7C" w:rsidRPr="00031D7C" w:rsidRDefault="00031D7C" w:rsidP="00031D7C">
      <w:pPr>
        <w:rPr>
          <w:szCs w:val="22"/>
        </w:rPr>
      </w:pPr>
    </w:p>
    <w:p w14:paraId="0E4D4232" w14:textId="77777777" w:rsidR="00031D7C" w:rsidRPr="00031D7C" w:rsidRDefault="00031D7C" w:rsidP="00031D7C">
      <w:pPr>
        <w:rPr>
          <w:b/>
          <w:sz w:val="22"/>
          <w:szCs w:val="22"/>
        </w:rPr>
      </w:pPr>
      <w:r w:rsidRPr="00031D7C">
        <w:rPr>
          <w:b/>
          <w:sz w:val="22"/>
          <w:szCs w:val="22"/>
        </w:rPr>
        <w:t>komen overeen als volgt:</w:t>
      </w:r>
    </w:p>
    <w:p w14:paraId="44F13DD9" w14:textId="77777777" w:rsidR="00031D7C" w:rsidRPr="00031D7C" w:rsidRDefault="00031D7C" w:rsidP="00031D7C">
      <w:pPr>
        <w:rPr>
          <w:b/>
          <w:sz w:val="22"/>
          <w:szCs w:val="22"/>
        </w:rPr>
      </w:pPr>
    </w:p>
    <w:p w14:paraId="749A6811" w14:textId="77777777" w:rsidR="00031D7C" w:rsidRPr="00031D7C" w:rsidRDefault="00031D7C" w:rsidP="00031D7C"/>
    <w:p w14:paraId="62975713" w14:textId="77777777" w:rsidR="00031D7C" w:rsidRPr="00031D7C" w:rsidRDefault="00031D7C" w:rsidP="00031D7C">
      <w:r w:rsidRPr="00031D7C">
        <w:rPr>
          <w:b/>
          <w:sz w:val="22"/>
          <w:szCs w:val="22"/>
        </w:rPr>
        <w:t>Artikel 1 Doel</w:t>
      </w:r>
    </w:p>
    <w:p w14:paraId="62F45A54" w14:textId="77777777" w:rsidR="00031D7C" w:rsidRPr="00031D7C" w:rsidRDefault="00031D7C" w:rsidP="00031D7C"/>
    <w:p w14:paraId="533A2DF8" w14:textId="77777777" w:rsidR="00031D7C" w:rsidRPr="00031D7C" w:rsidRDefault="00031D7C" w:rsidP="00031D7C">
      <w:r w:rsidRPr="00031D7C">
        <w:t xml:space="preserve">Partijen wisselen over en weer persoonsgegevens uit in het kader van en uitsluitend voor de uitvoering van de werkzaamheden onder ….. </w:t>
      </w:r>
      <w:r w:rsidRPr="00031D7C">
        <w:rPr>
          <w:i/>
        </w:rPr>
        <w:t>(naam project / opdracht)</w:t>
      </w:r>
      <w:r w:rsidRPr="00031D7C">
        <w:t>. Partijen zullen met betrekking tot de hiervoor genoemde verwerking van persoonsgegevens alle toepasselijke wet- en regelgeving betreffende de verwerking van persoonsgegevens naleven, waaronder de AVG.</w:t>
      </w:r>
    </w:p>
    <w:p w14:paraId="7A025AAF" w14:textId="77777777" w:rsidR="00031D7C" w:rsidRPr="00031D7C" w:rsidRDefault="00031D7C" w:rsidP="00031D7C"/>
    <w:p w14:paraId="475DD260" w14:textId="77777777" w:rsidR="00031D7C" w:rsidRPr="00031D7C" w:rsidRDefault="00031D7C" w:rsidP="00031D7C">
      <w:r w:rsidRPr="00031D7C">
        <w:rPr>
          <w:b/>
          <w:sz w:val="22"/>
          <w:szCs w:val="22"/>
        </w:rPr>
        <w:t>Artikel 2 Beveiliging</w:t>
      </w:r>
    </w:p>
    <w:p w14:paraId="755C8ECE" w14:textId="77777777" w:rsidR="00031D7C" w:rsidRPr="00031D7C" w:rsidRDefault="00031D7C" w:rsidP="00031D7C"/>
    <w:p w14:paraId="7ADF5E2F" w14:textId="77777777" w:rsidR="00031D7C" w:rsidRPr="00031D7C" w:rsidRDefault="00031D7C" w:rsidP="00031D7C">
      <w:r w:rsidRPr="00031D7C">
        <w:t>Partijen verplichten zich adequate en passende technische en organisatorische maatregelen te nemen om persoonsgegevens te beveiligen tegen verlies of enige vorm van onrechtmatige verwerking. Deze maatregelen garanderen, rekening houdende met de stand van de techniek en de kosten van tenuitvoerlegging, een passend beveiligingsniveau gelet op de risico’s die de verwerking en aard van de te beschermen persoonsgegevens met zich meebrengen.</w:t>
      </w:r>
    </w:p>
    <w:p w14:paraId="662D19E6" w14:textId="77777777" w:rsidR="00031D7C" w:rsidRPr="00031D7C" w:rsidRDefault="00031D7C" w:rsidP="00031D7C"/>
    <w:p w14:paraId="6B476AE3" w14:textId="77777777" w:rsidR="00031D7C" w:rsidRPr="00031D7C" w:rsidRDefault="00031D7C" w:rsidP="00031D7C">
      <w:r w:rsidRPr="00031D7C">
        <w:rPr>
          <w:b/>
          <w:sz w:val="22"/>
          <w:szCs w:val="22"/>
        </w:rPr>
        <w:t>Artikel 3 Inbreuk persoonsgegevens</w:t>
      </w:r>
    </w:p>
    <w:p w14:paraId="2DDC7A9B" w14:textId="77777777" w:rsidR="00031D7C" w:rsidRPr="00031D7C" w:rsidRDefault="00031D7C" w:rsidP="00031D7C"/>
    <w:p w14:paraId="7E5854C3" w14:textId="77777777" w:rsidR="00031D7C" w:rsidRPr="00031D7C" w:rsidRDefault="00031D7C" w:rsidP="00031D7C">
      <w:pPr>
        <w:numPr>
          <w:ilvl w:val="0"/>
          <w:numId w:val="39"/>
        </w:numPr>
        <w:contextualSpacing/>
        <w:rPr>
          <w:kern w:val="28"/>
          <w:szCs w:val="22"/>
        </w:rPr>
      </w:pPr>
      <w:r w:rsidRPr="00031D7C">
        <w:rPr>
          <w:szCs w:val="22"/>
        </w:rPr>
        <w:t xml:space="preserve">Indien er sprake is van een inbreuk op de persoonsgegevens, zal de Partij waar de inbreuk plaats heeft gevonden (hierna te noemen: de “Getroffen Partij”), de andere Partij onmiddellijk doch uiterlijk binnen vierentwintig (24) uur na het ontdekken van deze inbreuk op de persoonsgegevens afkomstig van laatstgenoemde Partij, informeren over de inbreuk. Deze zal gericht zijn aan de Functionaris Gegevensbescherming </w:t>
      </w:r>
      <w:r w:rsidRPr="00031D7C">
        <w:rPr>
          <w:i/>
          <w:szCs w:val="22"/>
        </w:rPr>
        <w:t xml:space="preserve">(mailadres invullen, </w:t>
      </w:r>
      <w:hyperlink r:id="rId9" w:history="1">
        <w:r w:rsidRPr="00031D7C">
          <w:rPr>
            <w:i/>
            <w:color w:val="0000FF" w:themeColor="hyperlink"/>
            <w:szCs w:val="22"/>
            <w:u w:val="single"/>
          </w:rPr>
          <w:t>privacy@rijnland.net</w:t>
        </w:r>
      </w:hyperlink>
      <w:r w:rsidRPr="00031D7C">
        <w:rPr>
          <w:i/>
          <w:szCs w:val="22"/>
        </w:rPr>
        <w:t>)</w:t>
      </w:r>
      <w:r w:rsidRPr="00031D7C">
        <w:rPr>
          <w:szCs w:val="22"/>
        </w:rPr>
        <w:t>. Deze  notificatie is voorzien van:</w:t>
      </w:r>
    </w:p>
    <w:p w14:paraId="1DB8AF7C" w14:textId="77777777" w:rsidR="00031D7C" w:rsidRPr="00031D7C" w:rsidRDefault="00031D7C" w:rsidP="00031D7C">
      <w:pPr>
        <w:numPr>
          <w:ilvl w:val="0"/>
          <w:numId w:val="40"/>
        </w:numPr>
        <w:contextualSpacing/>
        <w:rPr>
          <w:kern w:val="28"/>
          <w:szCs w:val="22"/>
        </w:rPr>
      </w:pPr>
      <w:r w:rsidRPr="00031D7C">
        <w:rPr>
          <w:kern w:val="28"/>
          <w:szCs w:val="22"/>
        </w:rPr>
        <w:lastRenderedPageBreak/>
        <w:t>de aard van de inbreuk en de door de Getroffen Partij voorgenomen dan wel reeds getroffen maatregelen om de negatieve gevolgen van de inbreuk te beperken;</w:t>
      </w:r>
    </w:p>
    <w:p w14:paraId="5130D83A" w14:textId="77777777" w:rsidR="00031D7C" w:rsidRPr="00031D7C" w:rsidRDefault="00031D7C" w:rsidP="00031D7C">
      <w:pPr>
        <w:numPr>
          <w:ilvl w:val="0"/>
          <w:numId w:val="40"/>
        </w:numPr>
        <w:contextualSpacing/>
        <w:rPr>
          <w:kern w:val="28"/>
          <w:szCs w:val="22"/>
        </w:rPr>
      </w:pPr>
      <w:r w:rsidRPr="00031D7C">
        <w:rPr>
          <w:kern w:val="28"/>
          <w:szCs w:val="22"/>
        </w:rPr>
        <w:t>de geconstateerde en de vermoedelijke gevolgen van de inbreuk voor de verwerking van persoonsgegevens en de maatregelen die de Getroffen Partij heeft getroffen of voorstelt te treffen om deze gevolgen te verhelpen.</w:t>
      </w:r>
    </w:p>
    <w:p w14:paraId="59E3FB0A" w14:textId="77777777" w:rsidR="00031D7C" w:rsidRPr="00031D7C" w:rsidRDefault="00031D7C" w:rsidP="00031D7C">
      <w:pPr>
        <w:numPr>
          <w:ilvl w:val="0"/>
          <w:numId w:val="39"/>
        </w:numPr>
        <w:contextualSpacing/>
        <w:rPr>
          <w:kern w:val="28"/>
          <w:szCs w:val="22"/>
        </w:rPr>
      </w:pPr>
      <w:r w:rsidRPr="00031D7C">
        <w:rPr>
          <w:kern w:val="28"/>
          <w:szCs w:val="22"/>
        </w:rPr>
        <w:t>Bij het ontdekken van inbreuken treft de Getroffen Partij onmiddellijk de nodige maatregelen om de negatieve gevolgen van de inbreuk te beperken en herhaling te voorkomen.</w:t>
      </w:r>
    </w:p>
    <w:p w14:paraId="68037E51" w14:textId="036E35AA" w:rsidR="00D61693" w:rsidRPr="00D61693" w:rsidRDefault="00D61693" w:rsidP="00031D7C">
      <w:pPr>
        <w:numPr>
          <w:ilvl w:val="0"/>
          <w:numId w:val="39"/>
        </w:numPr>
        <w:contextualSpacing/>
        <w:rPr>
          <w:bCs/>
          <w:kern w:val="28"/>
          <w:szCs w:val="22"/>
        </w:rPr>
      </w:pPr>
      <w:r w:rsidRPr="00D61693">
        <w:rPr>
          <w:bCs/>
          <w:kern w:val="28"/>
          <w:szCs w:val="22"/>
        </w:rPr>
        <w:t>Indien een van de Partijen moet voldoen aan de wettelijke meldingsplicht na aanleiding van een inbreuk op de persoonsgegevens, zal, op verzoek van deze Partij, de andere Partij hem hierbij bijstaan en adviseren.”</w:t>
      </w:r>
    </w:p>
    <w:p w14:paraId="3DF66C4C" w14:textId="77777777" w:rsidR="00031D7C" w:rsidRPr="00031D7C" w:rsidRDefault="00031D7C" w:rsidP="00031D7C">
      <w:pPr>
        <w:rPr>
          <w:b/>
          <w:kern w:val="28"/>
          <w:szCs w:val="22"/>
        </w:rPr>
      </w:pPr>
    </w:p>
    <w:p w14:paraId="31A56CDD" w14:textId="77777777" w:rsidR="00031D7C" w:rsidRPr="00031D7C" w:rsidRDefault="00031D7C" w:rsidP="00031D7C">
      <w:pPr>
        <w:rPr>
          <w:kern w:val="28"/>
        </w:rPr>
      </w:pPr>
      <w:r w:rsidRPr="00031D7C">
        <w:rPr>
          <w:b/>
          <w:kern w:val="28"/>
          <w:sz w:val="22"/>
          <w:szCs w:val="22"/>
        </w:rPr>
        <w:t>Artikel 4 Beëindiging van de (hoofd)Overeenkomst</w:t>
      </w:r>
    </w:p>
    <w:p w14:paraId="324E182D" w14:textId="77777777" w:rsidR="00031D7C" w:rsidRPr="00031D7C" w:rsidRDefault="00031D7C" w:rsidP="00031D7C">
      <w:pPr>
        <w:rPr>
          <w:kern w:val="28"/>
        </w:rPr>
      </w:pPr>
    </w:p>
    <w:p w14:paraId="79025188" w14:textId="77777777" w:rsidR="00031D7C" w:rsidRPr="00031D7C" w:rsidRDefault="00031D7C" w:rsidP="00031D7C">
      <w:pPr>
        <w:rPr>
          <w:kern w:val="28"/>
        </w:rPr>
      </w:pPr>
      <w:r w:rsidRPr="00031D7C">
        <w:rPr>
          <w:kern w:val="28"/>
        </w:rPr>
        <w:t>Na beëindiging van de (hoofd)Overeenkomst vernietigt de gebruiker de geleverde gegevens, waarin zich persoonsgegevens bevinden, en alle eventuele gemaakte kopieën.</w:t>
      </w:r>
    </w:p>
    <w:p w14:paraId="68FED0C8" w14:textId="77777777" w:rsidR="00031D7C" w:rsidRPr="00031D7C" w:rsidRDefault="00031D7C" w:rsidP="00031D7C">
      <w:pPr>
        <w:rPr>
          <w:kern w:val="28"/>
        </w:rPr>
      </w:pPr>
    </w:p>
    <w:p w14:paraId="129C6499" w14:textId="77777777" w:rsidR="00031D7C" w:rsidRPr="00031D7C" w:rsidRDefault="00031D7C" w:rsidP="00031D7C">
      <w:pPr>
        <w:rPr>
          <w:kern w:val="28"/>
        </w:rPr>
      </w:pPr>
      <w:r w:rsidRPr="00031D7C">
        <w:rPr>
          <w:b/>
          <w:kern w:val="28"/>
          <w:sz w:val="22"/>
          <w:szCs w:val="22"/>
        </w:rPr>
        <w:t>Artikel 5 Overige</w:t>
      </w:r>
    </w:p>
    <w:p w14:paraId="14CBF031" w14:textId="77777777" w:rsidR="00031D7C" w:rsidRPr="00031D7C" w:rsidRDefault="00031D7C" w:rsidP="00031D7C">
      <w:pPr>
        <w:rPr>
          <w:kern w:val="28"/>
        </w:rPr>
      </w:pPr>
    </w:p>
    <w:p w14:paraId="6ECA3A86" w14:textId="77777777" w:rsidR="00031D7C" w:rsidRPr="00031D7C" w:rsidRDefault="00031D7C" w:rsidP="00031D7C">
      <w:pPr>
        <w:numPr>
          <w:ilvl w:val="0"/>
          <w:numId w:val="41"/>
        </w:numPr>
        <w:contextualSpacing/>
        <w:rPr>
          <w:kern w:val="28"/>
        </w:rPr>
      </w:pPr>
      <w:r w:rsidRPr="00031D7C">
        <w:rPr>
          <w:kern w:val="28"/>
        </w:rPr>
        <w:t>Voor zover de (hoofd)Overeenkomst door de vorige bepalingen niet gewijzigd is, blijft zij tussen Partijen onverminderd van kracht.</w:t>
      </w:r>
    </w:p>
    <w:p w14:paraId="5F3425C2" w14:textId="77777777" w:rsidR="00031D7C" w:rsidRPr="00031D7C" w:rsidRDefault="00031D7C" w:rsidP="00031D7C">
      <w:pPr>
        <w:rPr>
          <w:kern w:val="28"/>
        </w:rPr>
      </w:pPr>
    </w:p>
    <w:p w14:paraId="6E995FB6" w14:textId="77777777" w:rsidR="00031D7C" w:rsidRPr="00031D7C" w:rsidRDefault="00031D7C" w:rsidP="00031D7C">
      <w:pPr>
        <w:rPr>
          <w:kern w:val="28"/>
        </w:rPr>
      </w:pPr>
    </w:p>
    <w:p w14:paraId="0CF9B9F6" w14:textId="59F462AF" w:rsidR="00031D7C" w:rsidRPr="00031D7C" w:rsidRDefault="00031D7C" w:rsidP="00031D7C">
      <w:pPr>
        <w:rPr>
          <w:kern w:val="28"/>
        </w:rPr>
      </w:pPr>
      <w:r w:rsidRPr="00031D7C">
        <w:rPr>
          <w:kern w:val="28"/>
        </w:rPr>
        <w:t>In geval van tegenstrijdigheid tussen de bepalingen van deze Overeenkomst en de bepalingen van de (hoofd)Overeenkomst, prevaleren de bepalingen van deze Overeenkomst</w:t>
      </w:r>
      <w:r w:rsidR="00855D34">
        <w:rPr>
          <w:kern w:val="28"/>
        </w:rPr>
        <w:t>.</w:t>
      </w:r>
    </w:p>
    <w:p w14:paraId="635FDB1F" w14:textId="77777777" w:rsidR="00031D7C" w:rsidRPr="00031D7C" w:rsidRDefault="00031D7C" w:rsidP="00031D7C">
      <w:pPr>
        <w:rPr>
          <w:kern w:val="28"/>
        </w:rPr>
      </w:pPr>
    </w:p>
    <w:p w14:paraId="6F661C69" w14:textId="77777777" w:rsidR="00031D7C" w:rsidRPr="00031D7C" w:rsidRDefault="00031D7C" w:rsidP="00031D7C">
      <w:pPr>
        <w:rPr>
          <w:kern w:val="28"/>
        </w:rPr>
      </w:pPr>
      <w:r w:rsidRPr="00031D7C">
        <w:rPr>
          <w:kern w:val="28"/>
        </w:rPr>
        <w:t>Deze Overeenkomst treedt in werking op ……</w:t>
      </w:r>
    </w:p>
    <w:p w14:paraId="3B5CD46B" w14:textId="77777777" w:rsidR="00031D7C" w:rsidRPr="00031D7C" w:rsidRDefault="00031D7C" w:rsidP="00031D7C">
      <w:pPr>
        <w:rPr>
          <w:kern w:val="28"/>
        </w:rPr>
      </w:pPr>
    </w:p>
    <w:p w14:paraId="734DD27A" w14:textId="77777777" w:rsidR="00031D7C" w:rsidRPr="00031D7C" w:rsidRDefault="00031D7C" w:rsidP="00031D7C">
      <w:pPr>
        <w:rPr>
          <w:kern w:val="28"/>
        </w:rPr>
      </w:pPr>
      <w:r w:rsidRPr="00031D7C">
        <w:rPr>
          <w:kern w:val="28"/>
        </w:rPr>
        <w:t>Aldus overeengekomen en getekend in tweevoud,</w:t>
      </w:r>
    </w:p>
    <w:p w14:paraId="0B9088B6" w14:textId="77777777" w:rsidR="00054ABD" w:rsidRPr="00663CE4" w:rsidRDefault="00054ABD" w:rsidP="00054ABD"/>
    <w:p w14:paraId="42D9614B" w14:textId="77777777" w:rsidR="00054ABD" w:rsidRDefault="00031D7C" w:rsidP="00054ABD">
      <w:r>
        <w:rPr>
          <w:rFonts w:eastAsiaTheme="minorHAnsi" w:cstheme="minorBidi"/>
          <w:lang w:eastAsia="en-US"/>
        </w:rPr>
        <w:t>Leiden,</w:t>
      </w:r>
      <w:r w:rsidR="00B15D9D">
        <w:rPr>
          <w:rFonts w:eastAsiaTheme="minorHAnsi" w:cstheme="minorBidi"/>
          <w:lang w:eastAsia="en-US"/>
        </w:rPr>
        <w:t xml:space="preserve"> </w:t>
      </w:r>
      <w:bookmarkStart w:id="0" w:name="datum"/>
      <w:r w:rsidR="00B15D9D">
        <w:rPr>
          <w:rFonts w:eastAsiaTheme="minorHAnsi" w:cstheme="minorBidi"/>
          <w:lang w:eastAsia="en-US"/>
        </w:rPr>
        <w:fldChar w:fldCharType="begin" w:fldLock="1"/>
      </w:r>
      <w:r w:rsidR="00B15D9D" w:rsidRPr="002774C4">
        <w:rPr>
          <w:rFonts w:eastAsiaTheme="minorHAnsi" w:cstheme="minorBidi"/>
          <w:lang w:eastAsia="en-US"/>
        </w:rPr>
        <w:instrText xml:space="preserve"> mitVV VVAFA0E5281C1A450A9377152D39AB1279 \* MERGEFORMAT </w:instrText>
      </w:r>
      <w:r w:rsidR="00B15D9D">
        <w:rPr>
          <w:rFonts w:eastAsiaTheme="minorHAnsi" w:cstheme="minorBidi"/>
          <w:lang w:eastAsia="en-US"/>
        </w:rPr>
        <w:fldChar w:fldCharType="separate"/>
      </w:r>
      <w:r w:rsidR="00B15D9D" w:rsidRPr="002774C4">
        <w:rPr>
          <w:rFonts w:eastAsiaTheme="minorHAnsi" w:cstheme="minorBidi"/>
          <w:bCs/>
          <w:noProof/>
          <w:lang w:eastAsia="en-US"/>
        </w:rPr>
        <w:t>Datum</w:t>
      </w:r>
      <w:r w:rsidR="00B15D9D">
        <w:rPr>
          <w:rFonts w:eastAsiaTheme="minorHAnsi" w:cstheme="minorBidi"/>
          <w:lang w:eastAsia="en-US"/>
        </w:rPr>
        <w:fldChar w:fldCharType="end"/>
      </w:r>
      <w:bookmarkEnd w:id="0"/>
      <w:r>
        <w:tab/>
      </w:r>
      <w:r>
        <w:tab/>
      </w:r>
      <w:r>
        <w:tab/>
      </w:r>
      <w:r>
        <w:tab/>
      </w:r>
      <w:r>
        <w:tab/>
      </w:r>
      <w:r w:rsidR="00054ABD" w:rsidRPr="0025102A">
        <w:rPr>
          <w:highlight w:val="lightGray"/>
        </w:rPr>
        <w:t>&lt;plaats&gt;</w:t>
      </w:r>
      <w:r>
        <w:t>, datum</w:t>
      </w:r>
    </w:p>
    <w:p w14:paraId="28765669" w14:textId="77777777" w:rsidR="00054ABD" w:rsidRDefault="00054ABD" w:rsidP="00054ABD"/>
    <w:p w14:paraId="5EDDBDA7" w14:textId="77777777" w:rsidR="00E9454E" w:rsidRPr="00E9454E" w:rsidRDefault="00054ABD" w:rsidP="008D7769">
      <w:pPr>
        <w:rPr>
          <w:rFonts w:eastAsiaTheme="minorHAnsi" w:cstheme="minorBidi"/>
          <w:spacing w:val="2"/>
          <w:lang w:eastAsia="en-US"/>
        </w:rPr>
      </w:pPr>
      <w:r>
        <w:t>Namens</w:t>
      </w:r>
      <w:r w:rsidR="00031D7C">
        <w:t xml:space="preserve"> het Hoogheemraadschap</w:t>
      </w:r>
      <w:r w:rsidR="008D7769">
        <w:t xml:space="preserve"> van Rijnland</w:t>
      </w:r>
      <w:r w:rsidR="00B15D9D">
        <w:tab/>
      </w:r>
      <w:r>
        <w:t xml:space="preserve">Namens </w:t>
      </w:r>
      <w:r w:rsidR="008D7769">
        <w:t>wederpartij</w:t>
      </w:r>
      <w:r w:rsidR="00E9454E" w:rsidRPr="00E9454E">
        <w:rPr>
          <w:rFonts w:eastAsiaTheme="minorHAnsi" w:cstheme="minorBidi"/>
          <w:lang w:eastAsia="en-US"/>
        </w:rPr>
        <w:tab/>
      </w:r>
      <w:r w:rsidR="002774C4">
        <w:rPr>
          <w:rFonts w:eastAsiaTheme="minorHAnsi" w:cstheme="minorBidi"/>
          <w:lang w:eastAsia="en-US"/>
        </w:rPr>
        <w:fldChar w:fldCharType="begin" w:fldLock="1"/>
      </w:r>
      <w:r w:rsidR="002774C4" w:rsidRPr="002774C4">
        <w:rPr>
          <w:rFonts w:eastAsiaTheme="minorHAnsi" w:cstheme="minorBidi"/>
          <w:lang w:eastAsia="en-US"/>
        </w:rPr>
        <w:instrText xml:space="preserve"> mitVV VV04292A6FE8BA4FED8D0F3ED80756D3DA \* MERGEFORMAT </w:instrText>
      </w:r>
      <w:r w:rsidR="002774C4">
        <w:rPr>
          <w:rFonts w:eastAsiaTheme="minorHAnsi" w:cstheme="minorBidi"/>
          <w:lang w:eastAsia="en-US"/>
        </w:rPr>
        <w:fldChar w:fldCharType="separate"/>
      </w:r>
      <w:r w:rsidR="002774C4" w:rsidRPr="002774C4">
        <w:rPr>
          <w:rFonts w:eastAsiaTheme="minorHAnsi" w:cstheme="minorBidi"/>
          <w:bCs/>
          <w:noProof/>
          <w:lang w:eastAsia="en-US"/>
        </w:rPr>
        <w:t>Organisatie</w:t>
      </w:r>
      <w:r w:rsidR="002774C4">
        <w:rPr>
          <w:rFonts w:eastAsiaTheme="minorHAnsi" w:cstheme="minorBidi"/>
          <w:lang w:eastAsia="en-US"/>
        </w:rPr>
        <w:fldChar w:fldCharType="end"/>
      </w:r>
    </w:p>
    <w:p w14:paraId="7BC1A2C1" w14:textId="77777777" w:rsidR="00E9454E" w:rsidRPr="00A86D57" w:rsidRDefault="00E9454E" w:rsidP="00E9454E">
      <w:pPr>
        <w:keepNext/>
        <w:keepLines/>
        <w:jc w:val="both"/>
        <w:rPr>
          <w:sz w:val="96"/>
          <w:szCs w:val="96"/>
        </w:rPr>
      </w:pPr>
      <w:bookmarkStart w:id="1" w:name="hand1"/>
      <w:r w:rsidRPr="00A86D57">
        <w:rPr>
          <w:sz w:val="96"/>
          <w:szCs w:val="96"/>
        </w:rPr>
        <w:t>{HAND1}</w:t>
      </w:r>
      <w:bookmarkEnd w:id="1"/>
    </w:p>
    <w:p w14:paraId="4E8DC651" w14:textId="77777777" w:rsidR="008D7769" w:rsidRDefault="008D7769" w:rsidP="008D7769">
      <w:pPr>
        <w:tabs>
          <w:tab w:val="left" w:pos="4111"/>
        </w:tabs>
      </w:pPr>
      <w:r>
        <w:fldChar w:fldCharType="begin" w:fldLock="1"/>
      </w:r>
      <w:r w:rsidRPr="008D7769">
        <w:instrText xml:space="preserve"> mitAF AFSLUITING \* MERGEFORMAT </w:instrText>
      </w:r>
      <w:r>
        <w:fldChar w:fldCharType="separate"/>
      </w:r>
      <w:r w:rsidRPr="008D7769">
        <w:rPr>
          <w:bCs/>
          <w:noProof/>
        </w:rPr>
        <w:t>AFSLUITING</w:t>
      </w:r>
      <w:r>
        <w:fldChar w:fldCharType="end"/>
      </w:r>
    </w:p>
    <w:sectPr w:rsidR="008D7769" w:rsidSect="00E2645A">
      <w:headerReference w:type="even" r:id="rId10"/>
      <w:headerReference w:type="default" r:id="rId11"/>
      <w:footerReference w:type="even" r:id="rId12"/>
      <w:footerReference w:type="default" r:id="rId13"/>
      <w:headerReference w:type="first" r:id="rId14"/>
      <w:footerReference w:type="first" r:id="rId15"/>
      <w:type w:val="continuous"/>
      <w:pgSz w:w="11906" w:h="16838" w:code="9"/>
      <w:pgMar w:top="1532" w:right="1418" w:bottom="1701" w:left="1418" w:header="0" w:footer="985"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593135" w14:textId="77777777" w:rsidR="00823C32" w:rsidRDefault="00823C32">
      <w:r>
        <w:separator/>
      </w:r>
    </w:p>
  </w:endnote>
  <w:endnote w:type="continuationSeparator" w:id="0">
    <w:p w14:paraId="1AB02807" w14:textId="77777777" w:rsidR="00823C32" w:rsidRDefault="00823C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D377B1" w14:textId="77777777" w:rsidR="00A36918" w:rsidRDefault="00A36918">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0D7F8B" w14:textId="77777777" w:rsidR="00177B62" w:rsidRDefault="00177B62" w:rsidP="00177B62">
    <w:pPr>
      <w:pStyle w:val="VoettekstEerste"/>
      <w:ind w:left="0"/>
    </w:pPr>
    <w:r>
      <w:t>____________________________________________________________________________________________________________________</w:t>
    </w:r>
  </w:p>
  <w:p w14:paraId="33E2CAE4" w14:textId="77777777" w:rsidR="00177B62" w:rsidRDefault="00177B62" w:rsidP="00177B62">
    <w:pPr>
      <w:pStyle w:val="Voettekst"/>
    </w:pPr>
    <w:r>
      <w:t>Hoogheemraadschap van Rijnland</w:t>
    </w:r>
    <w:r>
      <w:tab/>
    </w:r>
    <w:r>
      <w:tab/>
      <w:t xml:space="preserve">Pagina </w:t>
    </w:r>
    <w:r>
      <w:rPr>
        <w:b/>
      </w:rPr>
      <w:fldChar w:fldCharType="begin"/>
    </w:r>
    <w:r>
      <w:rPr>
        <w:b/>
      </w:rPr>
      <w:instrText>PAGE  \* Arabic  \* MERGEFORMAT</w:instrText>
    </w:r>
    <w:r>
      <w:rPr>
        <w:b/>
      </w:rPr>
      <w:fldChar w:fldCharType="separate"/>
    </w:r>
    <w:r w:rsidR="008D7769">
      <w:rPr>
        <w:b/>
        <w:noProof/>
      </w:rPr>
      <w:t>3</w:t>
    </w:r>
    <w:r>
      <w:rPr>
        <w:b/>
      </w:rPr>
      <w:fldChar w:fldCharType="end"/>
    </w:r>
    <w:r>
      <w:t xml:space="preserve"> van </w:t>
    </w:r>
    <w:r>
      <w:rPr>
        <w:b/>
      </w:rPr>
      <w:fldChar w:fldCharType="begin"/>
    </w:r>
    <w:r>
      <w:rPr>
        <w:b/>
      </w:rPr>
      <w:instrText>NUMPAGES  \* Arabic  \* MERGEFORMAT</w:instrText>
    </w:r>
    <w:r>
      <w:rPr>
        <w:b/>
      </w:rPr>
      <w:fldChar w:fldCharType="separate"/>
    </w:r>
    <w:r w:rsidR="008D7769">
      <w:rPr>
        <w:b/>
        <w:noProof/>
      </w:rPr>
      <w:t>3</w:t>
    </w:r>
    <w:r>
      <w:rPr>
        <w:b/>
      </w:rPr>
      <w:fldChar w:fldCharType="end"/>
    </w:r>
  </w:p>
  <w:p w14:paraId="1E8E6D0A" w14:textId="77777777" w:rsidR="002E4CA5" w:rsidRPr="00177B62" w:rsidRDefault="00177B62" w:rsidP="00177B62">
    <w:pPr>
      <w:pStyle w:val="Voettekst"/>
    </w:pPr>
    <w:r>
      <w:t>Versie 3.0 / 23 mei 2019</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2C6FAB" w14:textId="77777777" w:rsidR="002B60E6" w:rsidRPr="006927A8" w:rsidRDefault="002774C4" w:rsidP="002B60E6">
    <w:pPr>
      <w:pStyle w:val="Voettekst"/>
    </w:pPr>
    <w:r w:rsidRPr="00A36918">
      <w:rPr>
        <w:color w:val="FFFFFF" w:themeColor="background1"/>
      </w:rPr>
      <w:fldChar w:fldCharType="begin" w:fldLock="1"/>
    </w:r>
    <w:r w:rsidRPr="00A36918">
      <w:rPr>
        <w:color w:val="FFFFFF" w:themeColor="background1"/>
      </w:rPr>
      <w:instrText xml:space="preserve"> mitVV VV881086A56D01476F85AF7FB0B7FDB1FA \* MERGEFORMAT </w:instrText>
    </w:r>
    <w:r w:rsidRPr="00A36918">
      <w:rPr>
        <w:color w:val="FFFFFF" w:themeColor="background1"/>
      </w:rPr>
      <w:fldChar w:fldCharType="separate"/>
    </w:r>
    <w:r w:rsidRPr="00A36918">
      <w:rPr>
        <w:bCs/>
        <w:noProof/>
        <w:color w:val="FFFFFF" w:themeColor="background1"/>
      </w:rPr>
      <w:t>PROSA</w:t>
    </w:r>
    <w:r w:rsidRPr="00A36918">
      <w:rPr>
        <w:color w:val="FFFFFF" w:themeColor="background1"/>
      </w:rPr>
      <w:fldChar w:fldCharType="end"/>
    </w:r>
    <w:r w:rsidR="00A36918" w:rsidRPr="00A36918">
      <w:rPr>
        <w:color w:val="FFFFFF" w:themeColor="background1"/>
      </w:rPr>
      <w:fldChar w:fldCharType="begin" w:fldLock="1"/>
    </w:r>
    <w:r w:rsidR="00A36918" w:rsidRPr="00A36918">
      <w:rPr>
        <w:color w:val="FFFFFF" w:themeColor="background1"/>
      </w:rPr>
      <w:instrText xml:space="preserve"> mitVV VVA55EE850CD934545835731440AFF2BBF \* MERGEFORMAT </w:instrText>
    </w:r>
    <w:r w:rsidR="00A36918" w:rsidRPr="00A36918">
      <w:rPr>
        <w:color w:val="FFFFFF" w:themeColor="background1"/>
      </w:rPr>
      <w:fldChar w:fldCharType="separate"/>
    </w:r>
    <w:r w:rsidR="00A36918" w:rsidRPr="00A36918">
      <w:rPr>
        <w:bCs/>
        <w:noProof/>
        <w:color w:val="FFFFFF" w:themeColor="background1"/>
      </w:rPr>
      <w:t>Caseklant</w:t>
    </w:r>
    <w:r w:rsidR="00A36918" w:rsidRPr="00A36918">
      <w:rPr>
        <w:color w:val="FFFFFF" w:themeColor="background1"/>
      </w:rPr>
      <w:fldChar w:fldCharType="end"/>
    </w:r>
    <w:r w:rsidR="00A36918" w:rsidRPr="00A36918">
      <w:rPr>
        <w:color w:val="FFFFFF" w:themeColor="background1"/>
      </w:rPr>
      <w:fldChar w:fldCharType="begin" w:fldLock="1"/>
    </w:r>
    <w:r w:rsidR="00A36918" w:rsidRPr="00A36918">
      <w:rPr>
        <w:color w:val="FFFFFF" w:themeColor="background1"/>
      </w:rPr>
      <w:instrText xml:space="preserve"> mitVV VV335C8FD3EED5F742B75EA7B478E7B14C \* MERGEFORMAT </w:instrText>
    </w:r>
    <w:r w:rsidR="00A36918" w:rsidRPr="00A36918">
      <w:rPr>
        <w:color w:val="FFFFFF" w:themeColor="background1"/>
      </w:rPr>
      <w:fldChar w:fldCharType="separate"/>
    </w:r>
    <w:r w:rsidR="00A36918" w:rsidRPr="00A36918">
      <w:rPr>
        <w:bCs/>
        <w:noProof/>
        <w:color w:val="FFFFFF" w:themeColor="background1"/>
      </w:rPr>
      <w:t>Docsoort</w:t>
    </w:r>
    <w:r w:rsidR="00A36918" w:rsidRPr="00A36918">
      <w:rPr>
        <w:color w:val="FFFFFF" w:themeColor="background1"/>
      </w:rPr>
      <w:fldChar w:fldCharType="end"/>
    </w:r>
    <w:r w:rsidR="006927A8">
      <w:rPr>
        <w:color w:val="FFFFFF" w:themeColor="background1"/>
      </w:rPr>
      <w:tab/>
    </w:r>
    <w:r w:rsidR="006927A8">
      <w:rPr>
        <w:color w:val="FFFFFF" w:themeColor="background1"/>
      </w:rPr>
      <w:tab/>
    </w:r>
    <w:fldSimple w:instr=" mitRef REFNUMBER \* MERGEFORMAT " w:fldLock="1">
      <w:r w:rsidR="006927A8" w:rsidRPr="006927A8">
        <w:rPr>
          <w:bCs/>
          <w:noProof/>
        </w:rPr>
        <w:t>REFNUMBER</w:t>
      </w:r>
    </w:fldSimple>
  </w:p>
  <w:p w14:paraId="77C4CC5C" w14:textId="77777777" w:rsidR="006927A8" w:rsidRDefault="006927A8" w:rsidP="002B60E6">
    <w:pPr>
      <w:pStyle w:val="Voettekst"/>
      <w:rPr>
        <w:color w:val="FFFFFF" w:themeColor="background1"/>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EACD12" w14:textId="77777777" w:rsidR="00823C32" w:rsidRDefault="00823C32">
      <w:r>
        <w:separator/>
      </w:r>
    </w:p>
  </w:footnote>
  <w:footnote w:type="continuationSeparator" w:id="0">
    <w:p w14:paraId="16EEE15D" w14:textId="77777777" w:rsidR="00823C32" w:rsidRDefault="00823C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D0D490" w14:textId="77777777" w:rsidR="00A36918" w:rsidRDefault="00A36918">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6237A" w14:textId="77777777" w:rsidR="00054ABD" w:rsidRDefault="00054ABD" w:rsidP="00416E8F">
    <w:pPr>
      <w:pStyle w:val="Koptekst"/>
      <w:jc w:val="right"/>
      <w:rPr>
        <w:rStyle w:val="Paginanummer"/>
      </w:rPr>
    </w:pPr>
  </w:p>
  <w:p w14:paraId="25DBAB9B" w14:textId="77777777" w:rsidR="00054ABD" w:rsidRDefault="00054ABD" w:rsidP="00416E8F">
    <w:pPr>
      <w:pStyle w:val="Koptekst"/>
      <w:jc w:val="right"/>
      <w:rPr>
        <w:rStyle w:val="Paginanummer"/>
      </w:rPr>
    </w:pPr>
  </w:p>
  <w:p w14:paraId="77531A32" w14:textId="77777777" w:rsidR="00054ABD" w:rsidRDefault="00054ABD" w:rsidP="00054ABD">
    <w:pPr>
      <w:pStyle w:val="Koptekst"/>
      <w:rPr>
        <w:rStyle w:val="Paginanummer"/>
      </w:rPr>
    </w:pPr>
  </w:p>
  <w:p w14:paraId="4A20D58B" w14:textId="77777777" w:rsidR="002E4CA5" w:rsidRDefault="00054ABD" w:rsidP="00054ABD">
    <w:pPr>
      <w:pStyle w:val="Koptekst"/>
    </w:pPr>
    <w:r>
      <w:rPr>
        <w:rStyle w:val="Paginanummer"/>
      </w:rPr>
      <w:fldChar w:fldCharType="begin" w:fldLock="1"/>
    </w:r>
    <w:r w:rsidRPr="00054ABD">
      <w:rPr>
        <w:rStyle w:val="Paginanummer"/>
      </w:rPr>
      <w:instrText xml:space="preserve"> mitVV VV0E96E9ADB9C14D29ADB67B81792E5FC3 \* MERGEFORMAT </w:instrText>
    </w:r>
    <w:r>
      <w:rPr>
        <w:rStyle w:val="Paginanummer"/>
      </w:rPr>
      <w:fldChar w:fldCharType="separate"/>
    </w:r>
    <w:r w:rsidRPr="00054ABD">
      <w:rPr>
        <w:rStyle w:val="Paginanummer"/>
        <w:bCs/>
        <w:noProof/>
      </w:rPr>
      <w:t>Onderwerp</w:t>
    </w:r>
    <w:r>
      <w:rPr>
        <w:rStyle w:val="Paginanummer"/>
      </w:rPr>
      <w:fldChar w:fldCharType="end"/>
    </w:r>
    <w:r>
      <w:rPr>
        <w:rStyle w:val="Paginanummer"/>
      </w:rPr>
      <w:tab/>
    </w:r>
    <w:r>
      <w:rPr>
        <w:rStyle w:val="Paginanummer"/>
      </w:rPr>
      <w:tab/>
    </w:r>
    <w:r w:rsidR="00A168A2">
      <w:rPr>
        <w:rStyle w:val="Paginanummer"/>
      </w:rPr>
      <w:fldChar w:fldCharType="begin" w:fldLock="1"/>
    </w:r>
    <w:r w:rsidR="00A168A2" w:rsidRPr="00A168A2">
      <w:rPr>
        <w:rStyle w:val="Paginanummer"/>
      </w:rPr>
      <w:instrText xml:space="preserve"> mitRef REFNUMBER \* MERGEFORMAT </w:instrText>
    </w:r>
    <w:r w:rsidR="00A168A2">
      <w:rPr>
        <w:rStyle w:val="Paginanummer"/>
      </w:rPr>
      <w:fldChar w:fldCharType="separate"/>
    </w:r>
    <w:r w:rsidR="00A168A2" w:rsidRPr="00A168A2">
      <w:rPr>
        <w:rStyle w:val="Paginanummer"/>
        <w:bCs/>
        <w:noProof/>
      </w:rPr>
      <w:t>REFNUMBER</w:t>
    </w:r>
    <w:r w:rsidR="00A168A2">
      <w:rPr>
        <w:rStyle w:val="Paginanummer"/>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6590D9" w14:textId="77777777" w:rsidR="002E4CA5" w:rsidRDefault="002E4CA5">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1560D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ABAC61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92AAD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92E41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EE4C0F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F6A1F1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20E3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938B16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0E43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A286D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hybridMultilevel"/>
    <w:tmpl w:val="B8866124"/>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05B06319"/>
    <w:multiLevelType w:val="hybridMultilevel"/>
    <w:tmpl w:val="E664377A"/>
    <w:lvl w:ilvl="0" w:tplc="9F0C1906">
      <w:start w:val="1"/>
      <w:numFmt w:val="decimal"/>
      <w:lvlText w:val="%1"/>
      <w:lvlJc w:val="left"/>
      <w:pPr>
        <w:tabs>
          <w:tab w:val="num" w:pos="720"/>
        </w:tabs>
        <w:ind w:left="720" w:hanging="360"/>
      </w:pPr>
      <w:rPr>
        <w:rFonts w:hint="default"/>
      </w:rPr>
    </w:lvl>
    <w:lvl w:ilvl="1" w:tplc="B656AFBC">
      <w:start w:val="1"/>
      <w:numFmt w:val="lowerLetter"/>
      <w:lvlText w:val="%2."/>
      <w:lvlJc w:val="left"/>
      <w:pPr>
        <w:tabs>
          <w:tab w:val="num" w:pos="1440"/>
        </w:tabs>
        <w:ind w:left="1440" w:hanging="360"/>
      </w:pPr>
      <w:rPr>
        <w:rFonts w:hint="default"/>
      </w:rPr>
    </w:lvl>
    <w:lvl w:ilvl="2" w:tplc="A8CACCD6">
      <w:start w:val="4"/>
      <w:numFmt w:val="bullet"/>
      <w:lvlText w:val="-"/>
      <w:lvlJc w:val="left"/>
      <w:pPr>
        <w:tabs>
          <w:tab w:val="num" w:pos="2340"/>
        </w:tabs>
        <w:ind w:left="2340" w:hanging="360"/>
      </w:pPr>
      <w:rPr>
        <w:rFonts w:ascii="Times New Roman" w:eastAsia="Times New Roman" w:hAnsi="Times New Roman" w:cs="Times New Roman" w:hint="default"/>
      </w:r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2" w15:restartNumberingAfterBreak="0">
    <w:nsid w:val="06453A17"/>
    <w:multiLevelType w:val="hybridMultilevel"/>
    <w:tmpl w:val="A8820D2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3" w15:restartNumberingAfterBreak="0">
    <w:nsid w:val="0A0514CA"/>
    <w:multiLevelType w:val="hybridMultilevel"/>
    <w:tmpl w:val="DB468614"/>
    <w:lvl w:ilvl="0" w:tplc="04130019">
      <w:start w:val="1"/>
      <w:numFmt w:val="lowerLetter"/>
      <w:lvlText w:val="%1."/>
      <w:lvlJc w:val="left"/>
      <w:pPr>
        <w:ind w:left="1291" w:hanging="360"/>
      </w:pPr>
      <w:rPr>
        <w:rFonts w:hint="default"/>
      </w:rPr>
    </w:lvl>
    <w:lvl w:ilvl="1" w:tplc="04130003" w:tentative="1">
      <w:start w:val="1"/>
      <w:numFmt w:val="bullet"/>
      <w:lvlText w:val="o"/>
      <w:lvlJc w:val="left"/>
      <w:pPr>
        <w:ind w:left="2011" w:hanging="360"/>
      </w:pPr>
      <w:rPr>
        <w:rFonts w:ascii="Courier New" w:hAnsi="Courier New" w:cs="Courier New" w:hint="default"/>
      </w:rPr>
    </w:lvl>
    <w:lvl w:ilvl="2" w:tplc="04130005" w:tentative="1">
      <w:start w:val="1"/>
      <w:numFmt w:val="bullet"/>
      <w:lvlText w:val=""/>
      <w:lvlJc w:val="left"/>
      <w:pPr>
        <w:ind w:left="2731" w:hanging="360"/>
      </w:pPr>
      <w:rPr>
        <w:rFonts w:ascii="Wingdings" w:hAnsi="Wingdings" w:hint="default"/>
      </w:rPr>
    </w:lvl>
    <w:lvl w:ilvl="3" w:tplc="04130001" w:tentative="1">
      <w:start w:val="1"/>
      <w:numFmt w:val="bullet"/>
      <w:lvlText w:val=""/>
      <w:lvlJc w:val="left"/>
      <w:pPr>
        <w:ind w:left="3451" w:hanging="360"/>
      </w:pPr>
      <w:rPr>
        <w:rFonts w:ascii="Symbol" w:hAnsi="Symbol" w:hint="default"/>
      </w:rPr>
    </w:lvl>
    <w:lvl w:ilvl="4" w:tplc="04130003" w:tentative="1">
      <w:start w:val="1"/>
      <w:numFmt w:val="bullet"/>
      <w:lvlText w:val="o"/>
      <w:lvlJc w:val="left"/>
      <w:pPr>
        <w:ind w:left="4171" w:hanging="360"/>
      </w:pPr>
      <w:rPr>
        <w:rFonts w:ascii="Courier New" w:hAnsi="Courier New" w:cs="Courier New" w:hint="default"/>
      </w:rPr>
    </w:lvl>
    <w:lvl w:ilvl="5" w:tplc="04130005" w:tentative="1">
      <w:start w:val="1"/>
      <w:numFmt w:val="bullet"/>
      <w:lvlText w:val=""/>
      <w:lvlJc w:val="left"/>
      <w:pPr>
        <w:ind w:left="4891" w:hanging="360"/>
      </w:pPr>
      <w:rPr>
        <w:rFonts w:ascii="Wingdings" w:hAnsi="Wingdings" w:hint="default"/>
      </w:rPr>
    </w:lvl>
    <w:lvl w:ilvl="6" w:tplc="04130001" w:tentative="1">
      <w:start w:val="1"/>
      <w:numFmt w:val="bullet"/>
      <w:lvlText w:val=""/>
      <w:lvlJc w:val="left"/>
      <w:pPr>
        <w:ind w:left="5611" w:hanging="360"/>
      </w:pPr>
      <w:rPr>
        <w:rFonts w:ascii="Symbol" w:hAnsi="Symbol" w:hint="default"/>
      </w:rPr>
    </w:lvl>
    <w:lvl w:ilvl="7" w:tplc="04130003" w:tentative="1">
      <w:start w:val="1"/>
      <w:numFmt w:val="bullet"/>
      <w:lvlText w:val="o"/>
      <w:lvlJc w:val="left"/>
      <w:pPr>
        <w:ind w:left="6331" w:hanging="360"/>
      </w:pPr>
      <w:rPr>
        <w:rFonts w:ascii="Courier New" w:hAnsi="Courier New" w:cs="Courier New" w:hint="default"/>
      </w:rPr>
    </w:lvl>
    <w:lvl w:ilvl="8" w:tplc="04130005" w:tentative="1">
      <w:start w:val="1"/>
      <w:numFmt w:val="bullet"/>
      <w:lvlText w:val=""/>
      <w:lvlJc w:val="left"/>
      <w:pPr>
        <w:ind w:left="7051" w:hanging="360"/>
      </w:pPr>
      <w:rPr>
        <w:rFonts w:ascii="Wingdings" w:hAnsi="Wingdings" w:hint="default"/>
      </w:rPr>
    </w:lvl>
  </w:abstractNum>
  <w:abstractNum w:abstractNumId="14" w15:restartNumberingAfterBreak="0">
    <w:nsid w:val="0BBD0CEB"/>
    <w:multiLevelType w:val="hybridMultilevel"/>
    <w:tmpl w:val="7AB4A6AC"/>
    <w:lvl w:ilvl="0" w:tplc="47E6A85E">
      <w:start w:val="1"/>
      <w:numFmt w:val="bullet"/>
      <w:lvlText w:val=""/>
      <w:lvlJc w:val="left"/>
      <w:pPr>
        <w:ind w:left="720" w:hanging="360"/>
      </w:pPr>
      <w:rPr>
        <w:rFonts w:ascii="Wingdings" w:hAnsi="Wingdings"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5" w15:restartNumberingAfterBreak="0">
    <w:nsid w:val="1A990B4B"/>
    <w:multiLevelType w:val="singleLevel"/>
    <w:tmpl w:val="0413000F"/>
    <w:lvl w:ilvl="0">
      <w:start w:val="1"/>
      <w:numFmt w:val="decimal"/>
      <w:lvlText w:val="%1."/>
      <w:lvlJc w:val="left"/>
      <w:pPr>
        <w:tabs>
          <w:tab w:val="num" w:pos="720"/>
        </w:tabs>
        <w:ind w:left="720" w:hanging="360"/>
      </w:pPr>
    </w:lvl>
  </w:abstractNum>
  <w:abstractNum w:abstractNumId="16" w15:restartNumberingAfterBreak="0">
    <w:nsid w:val="20FE555E"/>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9B11D11"/>
    <w:multiLevelType w:val="hybridMultilevel"/>
    <w:tmpl w:val="9C2015E2"/>
    <w:lvl w:ilvl="0" w:tplc="04130001">
      <w:start w:val="1"/>
      <w:numFmt w:val="bullet"/>
      <w:lvlText w:val=""/>
      <w:lvlJc w:val="left"/>
      <w:pPr>
        <w:ind w:left="1290" w:hanging="360"/>
      </w:pPr>
      <w:rPr>
        <w:rFonts w:ascii="Symbol" w:hAnsi="Symbol" w:hint="default"/>
      </w:rPr>
    </w:lvl>
    <w:lvl w:ilvl="1" w:tplc="04130003" w:tentative="1">
      <w:start w:val="1"/>
      <w:numFmt w:val="bullet"/>
      <w:lvlText w:val="o"/>
      <w:lvlJc w:val="left"/>
      <w:pPr>
        <w:ind w:left="2010" w:hanging="360"/>
      </w:pPr>
      <w:rPr>
        <w:rFonts w:ascii="Courier New" w:hAnsi="Courier New" w:cs="Courier New" w:hint="default"/>
      </w:rPr>
    </w:lvl>
    <w:lvl w:ilvl="2" w:tplc="04130005" w:tentative="1">
      <w:start w:val="1"/>
      <w:numFmt w:val="bullet"/>
      <w:lvlText w:val=""/>
      <w:lvlJc w:val="left"/>
      <w:pPr>
        <w:ind w:left="2730" w:hanging="360"/>
      </w:pPr>
      <w:rPr>
        <w:rFonts w:ascii="Wingdings" w:hAnsi="Wingdings" w:hint="default"/>
      </w:rPr>
    </w:lvl>
    <w:lvl w:ilvl="3" w:tplc="04130001" w:tentative="1">
      <w:start w:val="1"/>
      <w:numFmt w:val="bullet"/>
      <w:lvlText w:val=""/>
      <w:lvlJc w:val="left"/>
      <w:pPr>
        <w:ind w:left="3450" w:hanging="360"/>
      </w:pPr>
      <w:rPr>
        <w:rFonts w:ascii="Symbol" w:hAnsi="Symbol" w:hint="default"/>
      </w:rPr>
    </w:lvl>
    <w:lvl w:ilvl="4" w:tplc="04130003" w:tentative="1">
      <w:start w:val="1"/>
      <w:numFmt w:val="bullet"/>
      <w:lvlText w:val="o"/>
      <w:lvlJc w:val="left"/>
      <w:pPr>
        <w:ind w:left="4170" w:hanging="360"/>
      </w:pPr>
      <w:rPr>
        <w:rFonts w:ascii="Courier New" w:hAnsi="Courier New" w:cs="Courier New" w:hint="default"/>
      </w:rPr>
    </w:lvl>
    <w:lvl w:ilvl="5" w:tplc="04130005" w:tentative="1">
      <w:start w:val="1"/>
      <w:numFmt w:val="bullet"/>
      <w:lvlText w:val=""/>
      <w:lvlJc w:val="left"/>
      <w:pPr>
        <w:ind w:left="4890" w:hanging="360"/>
      </w:pPr>
      <w:rPr>
        <w:rFonts w:ascii="Wingdings" w:hAnsi="Wingdings" w:hint="default"/>
      </w:rPr>
    </w:lvl>
    <w:lvl w:ilvl="6" w:tplc="04130001" w:tentative="1">
      <w:start w:val="1"/>
      <w:numFmt w:val="bullet"/>
      <w:lvlText w:val=""/>
      <w:lvlJc w:val="left"/>
      <w:pPr>
        <w:ind w:left="5610" w:hanging="360"/>
      </w:pPr>
      <w:rPr>
        <w:rFonts w:ascii="Symbol" w:hAnsi="Symbol" w:hint="default"/>
      </w:rPr>
    </w:lvl>
    <w:lvl w:ilvl="7" w:tplc="04130003" w:tentative="1">
      <w:start w:val="1"/>
      <w:numFmt w:val="bullet"/>
      <w:lvlText w:val="o"/>
      <w:lvlJc w:val="left"/>
      <w:pPr>
        <w:ind w:left="6330" w:hanging="360"/>
      </w:pPr>
      <w:rPr>
        <w:rFonts w:ascii="Courier New" w:hAnsi="Courier New" w:cs="Courier New" w:hint="default"/>
      </w:rPr>
    </w:lvl>
    <w:lvl w:ilvl="8" w:tplc="04130005" w:tentative="1">
      <w:start w:val="1"/>
      <w:numFmt w:val="bullet"/>
      <w:lvlText w:val=""/>
      <w:lvlJc w:val="left"/>
      <w:pPr>
        <w:ind w:left="7050" w:hanging="360"/>
      </w:pPr>
      <w:rPr>
        <w:rFonts w:ascii="Wingdings" w:hAnsi="Wingdings" w:hint="default"/>
      </w:rPr>
    </w:lvl>
  </w:abstractNum>
  <w:abstractNum w:abstractNumId="18" w15:restartNumberingAfterBreak="0">
    <w:nsid w:val="2F162267"/>
    <w:multiLevelType w:val="hybridMultilevel"/>
    <w:tmpl w:val="F8D24940"/>
    <w:lvl w:ilvl="0" w:tplc="4C302154">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301E2D94"/>
    <w:multiLevelType w:val="hybridMultilevel"/>
    <w:tmpl w:val="6156878A"/>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0" w15:restartNumberingAfterBreak="0">
    <w:nsid w:val="33340F6C"/>
    <w:multiLevelType w:val="hybridMultilevel"/>
    <w:tmpl w:val="83A84D6A"/>
    <w:lvl w:ilvl="0" w:tplc="66AA12C8">
      <w:start w:val="1"/>
      <w:numFmt w:val="decimal"/>
      <w:lvlText w:val="%1."/>
      <w:lvlJc w:val="left"/>
      <w:pPr>
        <w:tabs>
          <w:tab w:val="num" w:pos="930"/>
        </w:tabs>
        <w:ind w:left="930" w:hanging="570"/>
      </w:pPr>
      <w:rPr>
        <w:rFonts w:hint="default"/>
      </w:rPr>
    </w:lvl>
    <w:lvl w:ilvl="1" w:tplc="C0BEBB00">
      <w:numFmt w:val="none"/>
      <w:lvlText w:val=""/>
      <w:lvlJc w:val="left"/>
      <w:pPr>
        <w:tabs>
          <w:tab w:val="num" w:pos="360"/>
        </w:tabs>
      </w:pPr>
    </w:lvl>
    <w:lvl w:ilvl="2" w:tplc="804C456C">
      <w:numFmt w:val="none"/>
      <w:lvlText w:val=""/>
      <w:lvlJc w:val="left"/>
      <w:pPr>
        <w:tabs>
          <w:tab w:val="num" w:pos="360"/>
        </w:tabs>
      </w:pPr>
    </w:lvl>
    <w:lvl w:ilvl="3" w:tplc="C9A8D50A">
      <w:numFmt w:val="none"/>
      <w:lvlText w:val=""/>
      <w:lvlJc w:val="left"/>
      <w:pPr>
        <w:tabs>
          <w:tab w:val="num" w:pos="360"/>
        </w:tabs>
      </w:pPr>
    </w:lvl>
    <w:lvl w:ilvl="4" w:tplc="70B65968">
      <w:numFmt w:val="none"/>
      <w:lvlText w:val=""/>
      <w:lvlJc w:val="left"/>
      <w:pPr>
        <w:tabs>
          <w:tab w:val="num" w:pos="360"/>
        </w:tabs>
      </w:pPr>
    </w:lvl>
    <w:lvl w:ilvl="5" w:tplc="5EE29532">
      <w:numFmt w:val="none"/>
      <w:lvlText w:val=""/>
      <w:lvlJc w:val="left"/>
      <w:pPr>
        <w:tabs>
          <w:tab w:val="num" w:pos="360"/>
        </w:tabs>
      </w:pPr>
    </w:lvl>
    <w:lvl w:ilvl="6" w:tplc="3A4E2270">
      <w:numFmt w:val="none"/>
      <w:lvlText w:val=""/>
      <w:lvlJc w:val="left"/>
      <w:pPr>
        <w:tabs>
          <w:tab w:val="num" w:pos="360"/>
        </w:tabs>
      </w:pPr>
    </w:lvl>
    <w:lvl w:ilvl="7" w:tplc="75384D1E">
      <w:numFmt w:val="none"/>
      <w:lvlText w:val=""/>
      <w:lvlJc w:val="left"/>
      <w:pPr>
        <w:tabs>
          <w:tab w:val="num" w:pos="360"/>
        </w:tabs>
      </w:pPr>
    </w:lvl>
    <w:lvl w:ilvl="8" w:tplc="C8BA3162">
      <w:numFmt w:val="none"/>
      <w:lvlText w:val=""/>
      <w:lvlJc w:val="left"/>
      <w:pPr>
        <w:tabs>
          <w:tab w:val="num" w:pos="360"/>
        </w:tabs>
      </w:pPr>
    </w:lvl>
  </w:abstractNum>
  <w:abstractNum w:abstractNumId="21" w15:restartNumberingAfterBreak="0">
    <w:nsid w:val="34671ACE"/>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C0B3F91"/>
    <w:multiLevelType w:val="multilevel"/>
    <w:tmpl w:val="C02A9B18"/>
    <w:lvl w:ilvl="0">
      <w:start w:val="1"/>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FFB522F"/>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7B41AF8"/>
    <w:multiLevelType w:val="multilevel"/>
    <w:tmpl w:val="04130023"/>
    <w:lvl w:ilvl="0">
      <w:start w:val="1"/>
      <w:numFmt w:val="upperRoman"/>
      <w:lvlText w:val="Artikel %1."/>
      <w:lvlJc w:val="left"/>
      <w:pPr>
        <w:ind w:left="0" w:firstLine="0"/>
      </w:pPr>
    </w:lvl>
    <w:lvl w:ilvl="1">
      <w:start w:val="1"/>
      <w:numFmt w:val="decimalZero"/>
      <w:isLgl/>
      <w:lvlText w:val="Sectie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5" w15:restartNumberingAfterBreak="0">
    <w:nsid w:val="48743B7C"/>
    <w:multiLevelType w:val="multilevel"/>
    <w:tmpl w:val="2640E64E"/>
    <w:lvl w:ilvl="0">
      <w:start w:val="4"/>
      <w:numFmt w:val="decimal"/>
      <w:lvlText w:val="%1"/>
      <w:lvlJc w:val="left"/>
      <w:pPr>
        <w:tabs>
          <w:tab w:val="num" w:pos="570"/>
        </w:tabs>
        <w:ind w:left="570" w:hanging="570"/>
      </w:pPr>
      <w:rPr>
        <w:color w:val="auto"/>
      </w:rPr>
    </w:lvl>
    <w:lvl w:ilvl="1">
      <w:start w:val="1"/>
      <w:numFmt w:val="decimal"/>
      <w:lvlText w:val="%1.%2"/>
      <w:lvlJc w:val="left"/>
      <w:pPr>
        <w:tabs>
          <w:tab w:val="num" w:pos="570"/>
        </w:tabs>
        <w:ind w:left="570" w:hanging="570"/>
      </w:pPr>
    </w:lvl>
    <w:lvl w:ilvl="2">
      <w:start w:val="1"/>
      <w:numFmt w:val="lowerRoman"/>
      <w:lvlText w:val="%1.%2.%3"/>
      <w:lvlJc w:val="left"/>
      <w:pPr>
        <w:tabs>
          <w:tab w:val="num" w:pos="1080"/>
        </w:tabs>
        <w:ind w:left="1080" w:hanging="1080"/>
      </w:pPr>
    </w:lvl>
    <w:lvl w:ilvl="3">
      <w:start w:val="1"/>
      <w:numFmt w:val="decimal"/>
      <w:lvlText w:val="%1.%2.%3.%4"/>
      <w:lvlJc w:val="left"/>
      <w:pPr>
        <w:tabs>
          <w:tab w:val="num" w:pos="720"/>
        </w:tabs>
        <w:ind w:left="720" w:hanging="720"/>
      </w:pPr>
    </w:lvl>
    <w:lvl w:ilvl="4">
      <w:start w:val="1"/>
      <w:numFmt w:val="decimal"/>
      <w:lvlText w:val="%1.%2.%3.%4.%5"/>
      <w:lvlJc w:val="left"/>
      <w:pPr>
        <w:tabs>
          <w:tab w:val="num" w:pos="720"/>
        </w:tabs>
        <w:ind w:left="720" w:hanging="72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26" w15:restartNumberingAfterBreak="0">
    <w:nsid w:val="49BE3500"/>
    <w:multiLevelType w:val="hybridMultilevel"/>
    <w:tmpl w:val="EB106A38"/>
    <w:lvl w:ilvl="0" w:tplc="0F20A044">
      <w:start w:val="1"/>
      <w:numFmt w:val="decimal"/>
      <w:lvlText w:val="%1."/>
      <w:lvlJc w:val="left"/>
      <w:pPr>
        <w:ind w:left="720" w:hanging="360"/>
      </w:pPr>
      <w:rPr>
        <w:rFonts w:ascii="Verdana" w:hAnsi="Verdana" w:hint="default"/>
        <w:sz w:val="2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7" w15:restartNumberingAfterBreak="0">
    <w:nsid w:val="4BBD49AD"/>
    <w:multiLevelType w:val="hybridMultilevel"/>
    <w:tmpl w:val="6498AB7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8" w15:restartNumberingAfterBreak="0">
    <w:nsid w:val="4BCE6FCE"/>
    <w:multiLevelType w:val="hybridMultilevel"/>
    <w:tmpl w:val="0EE4A3D0"/>
    <w:lvl w:ilvl="0" w:tplc="04130019">
      <w:start w:val="1"/>
      <w:numFmt w:val="lowerLetter"/>
      <w:lvlText w:val="%1."/>
      <w:lvlJc w:val="left"/>
      <w:pPr>
        <w:ind w:left="1788" w:hanging="360"/>
      </w:pPr>
    </w:lvl>
    <w:lvl w:ilvl="1" w:tplc="04130019" w:tentative="1">
      <w:start w:val="1"/>
      <w:numFmt w:val="lowerLetter"/>
      <w:lvlText w:val="%2."/>
      <w:lvlJc w:val="left"/>
      <w:pPr>
        <w:ind w:left="2508" w:hanging="360"/>
      </w:pPr>
    </w:lvl>
    <w:lvl w:ilvl="2" w:tplc="0413001B" w:tentative="1">
      <w:start w:val="1"/>
      <w:numFmt w:val="lowerRoman"/>
      <w:lvlText w:val="%3."/>
      <w:lvlJc w:val="right"/>
      <w:pPr>
        <w:ind w:left="3228" w:hanging="180"/>
      </w:pPr>
    </w:lvl>
    <w:lvl w:ilvl="3" w:tplc="0413000F" w:tentative="1">
      <w:start w:val="1"/>
      <w:numFmt w:val="decimal"/>
      <w:lvlText w:val="%4."/>
      <w:lvlJc w:val="left"/>
      <w:pPr>
        <w:ind w:left="3948" w:hanging="360"/>
      </w:pPr>
    </w:lvl>
    <w:lvl w:ilvl="4" w:tplc="04130019" w:tentative="1">
      <w:start w:val="1"/>
      <w:numFmt w:val="lowerLetter"/>
      <w:lvlText w:val="%5."/>
      <w:lvlJc w:val="left"/>
      <w:pPr>
        <w:ind w:left="4668" w:hanging="360"/>
      </w:pPr>
    </w:lvl>
    <w:lvl w:ilvl="5" w:tplc="0413001B" w:tentative="1">
      <w:start w:val="1"/>
      <w:numFmt w:val="lowerRoman"/>
      <w:lvlText w:val="%6."/>
      <w:lvlJc w:val="right"/>
      <w:pPr>
        <w:ind w:left="5388" w:hanging="180"/>
      </w:pPr>
    </w:lvl>
    <w:lvl w:ilvl="6" w:tplc="0413000F" w:tentative="1">
      <w:start w:val="1"/>
      <w:numFmt w:val="decimal"/>
      <w:lvlText w:val="%7."/>
      <w:lvlJc w:val="left"/>
      <w:pPr>
        <w:ind w:left="6108" w:hanging="360"/>
      </w:pPr>
    </w:lvl>
    <w:lvl w:ilvl="7" w:tplc="04130019" w:tentative="1">
      <w:start w:val="1"/>
      <w:numFmt w:val="lowerLetter"/>
      <w:lvlText w:val="%8."/>
      <w:lvlJc w:val="left"/>
      <w:pPr>
        <w:ind w:left="6828" w:hanging="360"/>
      </w:pPr>
    </w:lvl>
    <w:lvl w:ilvl="8" w:tplc="0413001B" w:tentative="1">
      <w:start w:val="1"/>
      <w:numFmt w:val="lowerRoman"/>
      <w:lvlText w:val="%9."/>
      <w:lvlJc w:val="right"/>
      <w:pPr>
        <w:ind w:left="7548" w:hanging="180"/>
      </w:pPr>
    </w:lvl>
  </w:abstractNum>
  <w:abstractNum w:abstractNumId="29" w15:restartNumberingAfterBreak="0">
    <w:nsid w:val="533677CB"/>
    <w:multiLevelType w:val="multilevel"/>
    <w:tmpl w:val="A830CBD0"/>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502"/>
        </w:tabs>
        <w:ind w:left="502" w:hanging="360"/>
      </w:pPr>
      <w:rPr>
        <w:rFonts w:hint="default"/>
        <w:color w:val="auto"/>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0" w15:restartNumberingAfterBreak="0">
    <w:nsid w:val="569B378E"/>
    <w:multiLevelType w:val="multilevel"/>
    <w:tmpl w:val="0413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599E5080"/>
    <w:multiLevelType w:val="multilevel"/>
    <w:tmpl w:val="0413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0724EC3"/>
    <w:multiLevelType w:val="multilevel"/>
    <w:tmpl w:val="3CDE8F46"/>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ascii="Verdana" w:hAnsi="Verdana" w:cs="Times New Roman" w:hint="default"/>
        <w:sz w:val="20"/>
        <w:szCs w:val="20"/>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3" w15:restartNumberingAfterBreak="0">
    <w:nsid w:val="67A037A2"/>
    <w:multiLevelType w:val="hybridMultilevel"/>
    <w:tmpl w:val="0E3C8AC0"/>
    <w:lvl w:ilvl="0" w:tplc="04130001">
      <w:start w:val="1"/>
      <w:numFmt w:val="bullet"/>
      <w:lvlText w:val=""/>
      <w:lvlJc w:val="left"/>
      <w:pPr>
        <w:ind w:left="1290" w:hanging="360"/>
      </w:pPr>
      <w:rPr>
        <w:rFonts w:ascii="Symbol" w:hAnsi="Symbol" w:hint="default"/>
      </w:rPr>
    </w:lvl>
    <w:lvl w:ilvl="1" w:tplc="04130003" w:tentative="1">
      <w:start w:val="1"/>
      <w:numFmt w:val="bullet"/>
      <w:lvlText w:val="o"/>
      <w:lvlJc w:val="left"/>
      <w:pPr>
        <w:ind w:left="2010" w:hanging="360"/>
      </w:pPr>
      <w:rPr>
        <w:rFonts w:ascii="Courier New" w:hAnsi="Courier New" w:cs="Courier New" w:hint="default"/>
      </w:rPr>
    </w:lvl>
    <w:lvl w:ilvl="2" w:tplc="04130005" w:tentative="1">
      <w:start w:val="1"/>
      <w:numFmt w:val="bullet"/>
      <w:lvlText w:val=""/>
      <w:lvlJc w:val="left"/>
      <w:pPr>
        <w:ind w:left="2730" w:hanging="360"/>
      </w:pPr>
      <w:rPr>
        <w:rFonts w:ascii="Wingdings" w:hAnsi="Wingdings" w:hint="default"/>
      </w:rPr>
    </w:lvl>
    <w:lvl w:ilvl="3" w:tplc="04130001" w:tentative="1">
      <w:start w:val="1"/>
      <w:numFmt w:val="bullet"/>
      <w:lvlText w:val=""/>
      <w:lvlJc w:val="left"/>
      <w:pPr>
        <w:ind w:left="3450" w:hanging="360"/>
      </w:pPr>
      <w:rPr>
        <w:rFonts w:ascii="Symbol" w:hAnsi="Symbol" w:hint="default"/>
      </w:rPr>
    </w:lvl>
    <w:lvl w:ilvl="4" w:tplc="04130003" w:tentative="1">
      <w:start w:val="1"/>
      <w:numFmt w:val="bullet"/>
      <w:lvlText w:val="o"/>
      <w:lvlJc w:val="left"/>
      <w:pPr>
        <w:ind w:left="4170" w:hanging="360"/>
      </w:pPr>
      <w:rPr>
        <w:rFonts w:ascii="Courier New" w:hAnsi="Courier New" w:cs="Courier New" w:hint="default"/>
      </w:rPr>
    </w:lvl>
    <w:lvl w:ilvl="5" w:tplc="04130005" w:tentative="1">
      <w:start w:val="1"/>
      <w:numFmt w:val="bullet"/>
      <w:lvlText w:val=""/>
      <w:lvlJc w:val="left"/>
      <w:pPr>
        <w:ind w:left="4890" w:hanging="360"/>
      </w:pPr>
      <w:rPr>
        <w:rFonts w:ascii="Wingdings" w:hAnsi="Wingdings" w:hint="default"/>
      </w:rPr>
    </w:lvl>
    <w:lvl w:ilvl="6" w:tplc="04130001" w:tentative="1">
      <w:start w:val="1"/>
      <w:numFmt w:val="bullet"/>
      <w:lvlText w:val=""/>
      <w:lvlJc w:val="left"/>
      <w:pPr>
        <w:ind w:left="5610" w:hanging="360"/>
      </w:pPr>
      <w:rPr>
        <w:rFonts w:ascii="Symbol" w:hAnsi="Symbol" w:hint="default"/>
      </w:rPr>
    </w:lvl>
    <w:lvl w:ilvl="7" w:tplc="04130003" w:tentative="1">
      <w:start w:val="1"/>
      <w:numFmt w:val="bullet"/>
      <w:lvlText w:val="o"/>
      <w:lvlJc w:val="left"/>
      <w:pPr>
        <w:ind w:left="6330" w:hanging="360"/>
      </w:pPr>
      <w:rPr>
        <w:rFonts w:ascii="Courier New" w:hAnsi="Courier New" w:cs="Courier New" w:hint="default"/>
      </w:rPr>
    </w:lvl>
    <w:lvl w:ilvl="8" w:tplc="04130005" w:tentative="1">
      <w:start w:val="1"/>
      <w:numFmt w:val="bullet"/>
      <w:lvlText w:val=""/>
      <w:lvlJc w:val="left"/>
      <w:pPr>
        <w:ind w:left="7050" w:hanging="360"/>
      </w:pPr>
      <w:rPr>
        <w:rFonts w:ascii="Wingdings" w:hAnsi="Wingdings" w:hint="default"/>
      </w:rPr>
    </w:lvl>
  </w:abstractNum>
  <w:abstractNum w:abstractNumId="34" w15:restartNumberingAfterBreak="0">
    <w:nsid w:val="6F705B12"/>
    <w:multiLevelType w:val="hybridMultilevel"/>
    <w:tmpl w:val="D754457E"/>
    <w:lvl w:ilvl="0" w:tplc="69461088">
      <w:start w:val="1"/>
      <w:numFmt w:val="decimal"/>
      <w:lvlText w:val="%1."/>
      <w:lvlJc w:val="left"/>
      <w:pPr>
        <w:ind w:left="1068" w:hanging="360"/>
      </w:pPr>
      <w:rPr>
        <w:rFonts w:ascii="Verdana" w:hAnsi="Verdana" w:hint="default"/>
        <w:b w:val="0"/>
        <w:sz w:val="20"/>
      </w:r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21"/>
  </w:num>
  <w:num w:numId="12">
    <w:abstractNumId w:val="30"/>
  </w:num>
  <w:num w:numId="13">
    <w:abstractNumId w:val="24"/>
  </w:num>
  <w:num w:numId="14">
    <w:abstractNumId w:val="16"/>
  </w:num>
  <w:num w:numId="15">
    <w:abstractNumId w:val="23"/>
  </w:num>
  <w:num w:numId="16">
    <w:abstractNumId w:val="31"/>
  </w:num>
  <w:num w:numId="17">
    <w:abstractNumId w:val="15"/>
    <w:lvlOverride w:ilvl="0">
      <w:startOverride w:val="1"/>
    </w:lvlOverride>
  </w:num>
  <w:num w:numId="18">
    <w:abstractNumId w:val="2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9"/>
  </w:num>
  <w:num w:numId="20">
    <w:abstractNumId w:val="20"/>
    <w:lvlOverride w:ilvl="0">
      <w:startOverride w:val="1"/>
    </w:lvlOverride>
    <w:lvlOverride w:ilvl="1"/>
    <w:lvlOverride w:ilvl="2"/>
    <w:lvlOverride w:ilvl="3"/>
    <w:lvlOverride w:ilvl="4"/>
    <w:lvlOverride w:ilvl="5"/>
    <w:lvlOverride w:ilvl="6"/>
    <w:lvlOverride w:ilvl="7"/>
    <w:lvlOverride w:ilvl="8"/>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9"/>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3"/>
  </w:num>
  <w:num w:numId="26">
    <w:abstractNumId w:val="17"/>
  </w:num>
  <w:num w:numId="27">
    <w:abstractNumId w:val="20"/>
  </w:num>
  <w:num w:numId="28">
    <w:abstractNumId w:val="11"/>
  </w:num>
  <w:num w:numId="29">
    <w:abstractNumId w:val="22"/>
  </w:num>
  <w:num w:numId="30">
    <w:abstractNumId w:val="32"/>
  </w:num>
  <w:num w:numId="31">
    <w:abstractNumId w:val="25"/>
  </w:num>
  <w:num w:numId="32">
    <w:abstractNumId w:val="18"/>
  </w:num>
  <w:num w:numId="33">
    <w:abstractNumId w:val="13"/>
  </w:num>
  <w:num w:numId="34">
    <w:abstractNumId w:val="27"/>
  </w:num>
  <w:num w:numId="35">
    <w:abstractNumId w:val="19"/>
  </w:num>
  <w:num w:numId="36">
    <w:abstractNumId w:val="12"/>
  </w:num>
  <w:num w:numId="37">
    <w:abstractNumId w:val="14"/>
  </w:num>
  <w:num w:numId="38">
    <w:abstractNumId w:val="10"/>
  </w:num>
  <w:num w:numId="39">
    <w:abstractNumId w:val="34"/>
  </w:num>
  <w:num w:numId="40">
    <w:abstractNumId w:val="28"/>
  </w:num>
  <w:num w:numId="4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msName" w:val="MYCORSA"/>
    <w:docVar w:name="DocAuthor" w:val="Hans van Poelgeest"/>
    <w:docVar w:name="DocDuplex" w:val="DUPLEX_ON"/>
    <w:docVar w:name="DocIndex" w:val="0020"/>
    <w:docVar w:name="DocPrinter" w:val="NOPRINTER"/>
    <w:docVar w:name="DocReg" w:val="0"/>
    <w:docVar w:name="DocType" w:val="RLD-E"/>
    <w:docVar w:name="mitFileNames" w:val="X:\APPL\MIT_Office\PRD\Sjabloon\Algemeen\Standaardbrief.dot|X:\APPL\MIT_Office\PRD\Sjabloon\Algemeen\Standaard_brief.dot|X:\APPL\MIT_Office\PRD\Sjabloon\Algemeen\Bouwstenen\briefhoofd.dot|X:\APPL\MIT_Office\PRD\Sjabloon\Algemeen\Bouwstenen\onderwerp.dot|"/>
    <w:docVar w:name="mitStyleTemplates" w:val="huisstijl|"/>
    <w:docVar w:name="SignatureMandatory" w:val="1"/>
    <w:docVar w:name="tblDef" w:val="&lt;?xml version=&quot;1.0&quot; encoding=&quot;utf-16&quot;?&gt;&lt;ArrayOfQuestionGroup xmlns:xsi=&quot;http://www.w3.org/2001/XMLSchema-instance&quot; xmlns:xsd=&quot;http://www.w3.org/2001/XMLSchema&quot;&gt;&lt;QuestionGroup&gt;&lt;GroupID&gt;GR6FD56C3EAA084C65A20F582B48862E49&lt;/GroupID&gt;&lt;GroupName&gt;Geadresseerde&lt;/GroupName&gt;&lt;GroupDescription&gt;Tip: Kijk in de schrijfwijzer voor de meest recente schrijfafspraken. Je vindt hem via de vaste link op de homepage op intranet._x000a_(Openen in IE, in Chrome werkt hij niet)&lt;/GroupDescription&gt;&lt;GroupIndex&gt;0&lt;/GroupIndex&gt;&lt;GroupFields&gt;&lt;QuestionField&gt;&lt;FieldMask /&gt;&lt;FieldListSettings&gt;&lt;DisplayDirection&gt;Vertical&lt;/DisplayDirection&gt;&lt;/FieldListSettings&gt;&lt;FieldValues /&gt;&lt;FieldMerge&gt;false&lt;/FieldMerge&gt;&lt;FieldParent&gt;GR6FD56C3EAA084C65A20F582B48862E49&lt;/FieldParent&gt;&lt;FieldRun&gt;2&lt;/FieldRun&gt;&lt;FieldDataSource&gt;3&lt;/FieldDataSource&gt;&lt;FieldList&gt;0&lt;/FieldList&gt;&lt;FieldRequired&gt;0&lt;/FieldRequired&gt;&lt;FieldLen&gt;-1&lt;/FieldLen&gt;&lt;FieldHelp /&gt;&lt;FieldDocProp&gt;naamveld1&lt;/FieldDocProp&gt;&lt;FieldEmptyDate&gt;false&lt;/FieldEmptyDate&gt;&lt;FieldDefault xsi:type=&quot;xsd:string&quot;&gt;MITCORSA@Corsa~Corsa~NaamAuteur, Naamveld1, Naamveld2, Geslacht, Voorletters, Tussenvoegsel, Achternaam, Straat, Huisnummer, Postcode, Plaats, Kix, Onderwerp, PoststukDatum, RefVolgNr, stuk_doss.dossier_id~~Naamveld1&lt;/FieldDefault&gt;&lt;FieldFormat&gt;geen&lt;/FieldFormat&gt;&lt;FieldDataType&gt;0&lt;/FieldDataType&gt;&lt;FieldTip /&gt;&lt;FieldPrompt&gt;Organisatie/Persoon&lt;/FieldPrompt&gt;&lt;FieldIndex&gt;0&lt;/FieldIndex&gt;&lt;FieldDescription&gt;Selecteer de naam van de organisatie of persoon uit Corsa. Als deze niet voorkomt in de tabel, mail naar PB-DIV@rijnland.net om het toe te laten voegen.&lt;/FieldDescription&gt;&lt;FieldName&gt;Organisatie&lt;/FieldName&gt;&lt;FieldID&gt;VV04292A6FE8BA4FED8D0F3ED80756D3DA&lt;/FieldID&gt;&lt;FieldXpath&gt;CORSAMITXML/METADATA/Data/afzaan1naam&lt;/FieldXpath&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2&lt;/FieldRun&gt;&lt;FieldDataSource&gt;4&lt;/FieldDataSource&gt;&lt;FieldList&gt;0&lt;/FieldList&gt;&lt;FieldRequired&gt;0&lt;/FieldRequired&gt;&lt;FieldLen&gt;-1&lt;/FieldLen&gt;&lt;FieldHelp /&gt;&lt;FieldDocProp&gt;plaats&lt;/FieldDocProp&gt;&lt;FieldEmptyDate&gt;false&lt;/FieldEmptyDate&gt;&lt;FieldDefault xsi:type=&quot;xsd:string&quot;&gt;Organisatie~Plaats~MITCORSA@Corsa~Corsa~NaamAuteur, Naamveld1, Naamveld2, Geslacht, Voorletters, Tussenvoegsel, Achternaam, Straat, Huisnummer, Postcode, Plaats, Kix, Onderwerp, PoststukDatum, RefVolgNr, stuk_doss.dossier_id~~Naamveld1&lt;/FieldDefault&gt;&lt;FieldFormat&gt;Hoofdletter&lt;/FieldFormat&gt;&lt;FieldDataType&gt;0&lt;/FieldDataType&gt;&lt;FieldTip /&gt;&lt;FieldPrompt&gt;Plaats&lt;/FieldPrompt&gt;&lt;FieldIndex&gt;1&lt;/FieldIndex&gt;&lt;FieldDescription /&gt;&lt;FieldName&gt;Plaats&lt;/FieldName&gt;&lt;FieldID&gt;VV49C5EC914D914D9DA8122B2AB7AFEC88&lt;/FieldID&gt;&lt;FieldXpath&gt;CORSAMITXML/METADATA/Data/afzaanPlaats&lt;/FieldXpath&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0&lt;/FieldRun&gt;&lt;FieldDataSource&gt;1&lt;/FieldDataSource&gt;&lt;FieldList&gt;0&lt;/FieldList&gt;&lt;FieldRequired&gt;0&lt;/FieldRequired&gt;&lt;FieldLen&gt;-1&lt;/FieldLen&gt;&lt;FieldHelp /&gt;&lt;FieldDocProp /&gt;&lt;FieldEmptyDate&gt;false&lt;/FieldEmptyDate&gt;&lt;FieldDefault xsi:type=&quot;xsd:string&quot;&gt;=[Voorletters]~[tussenvoegsel]~[Achternaam]&lt;/FieldDefault&gt;&lt;FieldFormat&gt;geen&lt;/FieldFormat&gt;&lt;FieldDataType&gt;0&lt;/FieldDataType&gt;&lt;FieldTip /&gt;&lt;FieldPrompt&gt;Contactpersoon&lt;/FieldPrompt&gt;&lt;FieldIndex&gt;2&lt;/FieldIndex&gt;&lt;FieldDescription /&gt;&lt;FieldName&gt;Contactpersoon&lt;/FieldName&gt;&lt;FieldID&gt;VV37462F49F5AD4650A0A4B3AC976FBA5F&lt;/FieldID&gt;&lt;FieldXpath /&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1&lt;/FieldRun&gt;&lt;FieldDataSource&gt;0&lt;/FieldDataSource&gt;&lt;FieldList&gt;0&lt;/FieldList&gt;&lt;FieldRequired&gt;0&lt;/FieldRequired&gt;&lt;FieldLen&gt;-1&lt;/FieldLen&gt;&lt;FieldHelp /&gt;&lt;FieldDocProp&gt;onderwerp&lt;/FieldDocProp&gt;&lt;FieldEmptyDate&gt;false&lt;/FieldEmptyDate&gt;&lt;FieldDefault xsi:type=&quot;xsd:string&quot;&gt;Verwerkingsovereenkomst&lt;/FieldDefault&gt;&lt;FieldFormat&gt;geen&lt;/FieldFormat&gt;&lt;FieldDataType&gt;0&lt;/FieldDataType&gt;&lt;FieldTip&gt;Overleg met DIV voor aanvulling van deze lijst&lt;/FieldTip&gt;&lt;FieldPrompt&gt;Onderwerp&lt;/FieldPrompt&gt;&lt;FieldIndex&gt;3&lt;/FieldIndex&gt;&lt;FieldDescription /&gt;&lt;FieldName&gt;Onderwerp&lt;/FieldName&gt;&lt;FieldID&gt;VV0E96E9ADB9C14D29ADB67B81792E5FC3&lt;/FieldID&gt;&lt;FieldXpath /&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0&lt;/FieldRun&gt;&lt;FieldDataSource&gt;3&lt;/FieldDataSource&gt;&lt;FieldList&gt;0&lt;/FieldList&gt;&lt;FieldRequired&gt;0&lt;/FieldRequired&gt;&lt;FieldLen&gt;-1&lt;/FieldLen&gt;&lt;FieldHelp /&gt;&lt;FieldDocProp&gt;KNM_LST_pros&lt;/FieldDocProp&gt;&lt;FieldEmptyDate&gt;false&lt;/FieldEmptyDate&gt;&lt;FieldDefault xsi:type=&quot;xsd:string&quot;&gt;Provider=Microsoft.ACE.OLEDB.12.0;Data Source=x:\Bestandsuitwisseling\prosa.xlsx;Extended Properties=&quot;Excel 8.0;HDR=Yes;IMEX=1&quot;;Persist Security Info=False@PROSA~PROSA~Projectnummer, `Omschrijving subproject`~~Projectnummer&lt;/FieldDefault&gt;&lt;FieldFormat&gt;geen&lt;/FieldFormat&gt;&lt;FieldDataType&gt;0&lt;/FieldDataType&gt;&lt;FieldTip /&gt;&lt;FieldPrompt /&gt;&lt;FieldIndex&gt;4&lt;/FieldIndex&gt;&lt;FieldDescription /&gt;&lt;FieldName&gt;PROSA&lt;/FieldName&gt;&lt;FieldID&gt;VV881086A56D01476F85AF7FB0B7FDB1FA&lt;/FieldID&gt;&lt;FieldXpath /&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1&lt;/FieldRun&gt;&lt;FieldDataSource&gt;0&lt;/FieldDataSource&gt;&lt;FieldList&gt;0&lt;/FieldList&gt;&lt;FieldRequired&gt;0&lt;/FieldRequired&gt;&lt;FieldLen&gt;-1&lt;/FieldLen&gt;&lt;FieldHelp /&gt;&lt;FieldDocProp&gt;ws-ps_ds.dsrt_id&lt;/FieldDocProp&gt;&lt;FieldEmptyDate&gt;false&lt;/FieldEmptyDate&gt;&lt;FieldDefault xsi:type=&quot;xsd:string&quot;&gt;DR1DIGHT&lt;/FieldDefault&gt;&lt;FieldFormat&gt;Hoofdletter&lt;/FieldFormat&gt;&lt;FieldDataType&gt;0&lt;/FieldDataType&gt;&lt;FieldTip /&gt;&lt;FieldPrompt&gt;Document soort&lt;/FieldPrompt&gt;&lt;FieldIndex&gt;5&lt;/FieldIndex&gt;&lt;FieldDescription /&gt;&lt;FieldName&gt;Docsoort&lt;/FieldName&gt;&lt;FieldID&gt;VV335C8FD3EED5F742B75EA7B478E7B14C&lt;/FieldID&gt;&lt;FieldXpath /&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1&lt;/FieldRun&gt;&lt;FieldDataSource&gt;0&lt;/FieldDataSource&gt;&lt;FieldList&gt;0&lt;/FieldList&gt;&lt;FieldRequired&gt;0&lt;/FieldRequired&gt;&lt;FieldLen&gt;-1&lt;/FieldLen&gt;&lt;FieldHelp /&gt;&lt;FieldDocProp&gt;ws-ps_ob.object_id&lt;/FieldDocProp&gt;&lt;FieldEmptyDate&gt;false&lt;/FieldEmptyDate&gt;&lt;FieldDefault xsi:type=&quot;xsd:string&quot;&gt;&lt;/FieldDefault&gt;&lt;FieldFormat&gt;geen&lt;/FieldFormat&gt;&lt;FieldDataType&gt;0&lt;/FieldDataType&gt;&lt;FieldTip /&gt;&lt;FieldPrompt&gt;Caseklant&lt;/FieldPrompt&gt;&lt;FieldIndex&gt;6&lt;/FieldIndex&gt;&lt;FieldDescription /&gt;&lt;FieldName&gt;Caseklant&lt;/FieldName&gt;&lt;FieldID&gt;VVA55EE850CD934545835731440AFF2BBF&lt;/FieldID&gt;&lt;FieldXpath /&gt;&lt;FieldXpathAlternatives /&gt;&lt;FieldLinkedProp&gt;naamveld1&lt;/FieldLinkedProp&gt;&lt;/QuestionField&gt;&lt;QuestionField&gt;&lt;FieldMask /&gt;&lt;FieldListSettings&gt;&lt;DisplayDirection&gt;Vertical&lt;/DisplayDirection&gt;&lt;/FieldListSettings&gt;&lt;FieldValues /&gt;&lt;FieldMerge&gt;false&lt;/FieldMerge&gt;&lt;FieldParent&gt;GR6FD56C3EAA084C65A20F582B48862E49&lt;/FieldParent&gt;&lt;FieldRun&gt;0&lt;/FieldRun&gt;&lt;FieldDataSource&gt;0&lt;/FieldDataSource&gt;&lt;FieldList&gt;0&lt;/FieldList&gt;&lt;FieldRequired&gt;0&lt;/FieldRequired&gt;&lt;FieldLen&gt;-1&lt;/FieldLen&gt;&lt;FieldHelp /&gt;&lt;FieldDocProp&gt;datum&lt;/FieldDocProp&gt;&lt;FieldEmptyDate&gt;true&lt;/FieldEmptyDate&gt;&lt;FieldDefault xsi:type=&quot;xsd:string&quot;&gt;1-1-1900&lt;/FieldDefault&gt;&lt;FieldFormat&gt;d MMMM yyyy&lt;/FieldFormat&gt;&lt;FieldDataType&gt;2&lt;/FieldDataType&gt;&lt;FieldTip /&gt;&lt;FieldPrompt /&gt;&lt;FieldIndex&gt;7&lt;/FieldIndex&gt;&lt;FieldDescription /&gt;&lt;FieldName&gt;Datum&lt;/FieldName&gt;&lt;FieldID&gt;VVAFA0E5281C1A450A9377152D39AB1279&lt;/FieldID&gt;&lt;FieldXpath /&gt;&lt;FieldXpathAlternatives /&gt;&lt;FieldLinkedProp /&gt;&lt;/QuestionField&gt;&lt;/GroupFields&gt;&lt;IsRepeatingGroup&gt;false&lt;/IsRepeatingGroup&gt;&lt;/QuestionGroup&gt;&lt;/ArrayOfQuestionGroup&gt;"/>
    <w:docVar w:name="tblLabels" w:val="&lt;?xml version=&quot;1.0&quot; encoding=&quot;utf-16&quot;?&gt;&lt;LABELS&gt;&lt;/LABELS&gt;"/>
    <w:docVar w:name="tblLanguage" w:val="&lt;?xml version=&quot;1.0&quot; encoding=&quot;utf-16&quot;?&gt;_x000d__x000a_&lt;ProjectLanguageValues xmlns:xsi=&quot;http://www.w3.org/2001/XMLSchema-instance&quot; xmlns:xsd=&quot;http://www.w3.org/2001/XMLSchema&quot;&gt;_x000d__x000a_  &lt;FIELDS&gt;_x000d__x000a_    &lt;FIELD&gt;_x000d__x000a_      &lt;ID&gt;VV1B4FB5A216EECC4E859A44EE2500145F&lt;/ID&gt;_x000d__x000a_      &lt;PROMPT&gt;_x000d__x000a_        &lt;NLNL&gt;Projectnummer&lt;/NLNL&gt;_x000d__x000a_        &lt;NLBE /&gt;_x000d__x000a_        &lt;FRFR /&gt;_x000d__x000a_        &lt;FRBE /&gt;_x000d__x000a_        &lt;ENUS&gt;Projectnummer&lt;/ENUS&gt;_x000d__x000a_        &lt;DEDE&gt;Projectnummer&lt;/DEDE&gt;_x000d__x000a_        &lt;DADK /&gt;_x000d__x000a_        &lt;PLPL /&gt;_x000d__x000a_        &lt;SVSE /&gt;_x000d__x000a_        &lt;EN&gt;Projectnummer&lt;/EN&gt;_x000d__x000a_      &lt;/PROMPT&gt;_x000d__x000a_      &lt;FIELDDESC&gt;_x000d__x000a_        &lt;NLNL&gt;Vul hier het projectnummer in.&lt;/NLNL&gt;_x000d__x000a_        &lt;NLBE /&gt;_x000d__x000a_        &lt;FRFR /&gt;_x000d__x000a_        &lt;FRBE /&gt;_x000d__x000a_        &lt;ENUS&gt;Vul hier het projectnummer in.&lt;/ENUS&gt;_x000d__x000a_        &lt;DEDE&gt;Vul hier het projectnummer in.&lt;/DEDE&gt;_x000d__x000a_        &lt;DADK /&gt;_x000d__x000a_        &lt;PLPL /&gt;_x000d__x000a_        &lt;SVSE /&gt;_x000d__x000a_        &lt;EN&gt;Vul hier het projectnummer in.&lt;/EN&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1F23BC8EFDDB5E4C99E48DBF6A6E1C5C&lt;/ID&gt;_x000d__x000a_      &lt;PROMPT&gt;_x000d__x000a_        &lt;NLNL&gt;Uitgaand&lt;/NLNL&gt;_x000d__x000a_        &lt;NLBE /&gt;_x000d__x000a_        &lt;FRFR /&gt;_x000d__x000a_        &lt;FRBE /&gt;_x000d__x000a_        &lt;ENUS&gt;Uitgaand&lt;/ENUS&gt;_x000d__x000a_        &lt;DEDE&gt;Uitgaand&lt;/DEDE&gt;_x000d__x000a_        &lt;DADK /&gt;_x000d__x000a_        &lt;PLPL /&gt;_x000d__x000a_        &lt;SVSE /&gt;_x000d__x000a_        &lt;EN&gt;Uitgaand&lt;/EN&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881086A56D01476F85AF7FB0B7FDB1FA&lt;/ID&gt;_x000d__x000a_      &lt;PROMPT&gt;_x000d__x000a_        &lt;NLNL&gt;PROSA projectnummer&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04292A6FE8BA4FED8D0F3ED80756D3DA&lt;/ID&gt;_x000d__x000a_      &lt;PROMPT&gt;_x000d__x000a_        &lt;NLNL&gt;Organisatie/Persoon&lt;/NLNL&gt;_x000d__x000a_        &lt;NLBE /&gt;_x000d__x000a_        &lt;FRFR /&gt;_x000d__x000a_        &lt;FRBE /&gt;_x000d__x000a_        &lt;ENUS&gt;Organisatie/Persoon&lt;/ENUS&gt;_x000d__x000a_        &lt;DEDE&gt;Organisatie/Persoon&lt;/DEDE&gt;_x000d__x000a_        &lt;DADK /&gt;_x000d__x000a_        &lt;PLPL /&gt;_x000d__x000a_        &lt;SVSE /&gt;_x000d__x000a_        &lt;EN&gt;Organisatie/Persoon&lt;/EN&gt;_x000d__x000a_      &lt;/PROMPT&gt;_x000d__x000a_      &lt;FIELDDESC&gt;_x000d__x000a_        &lt;NLNL&gt;Selecteer de naam van de organisatie of persoon uit Corsa. Als deze niet voorkomt in de tabel, mail naar PB-DIV@rijnland.net om het toe te laten voegen.&lt;/NLNL&gt;_x000d__x000a_        &lt;NLBE /&gt;_x000d__x000a_        &lt;FRFR /&gt;_x000d__x000a_        &lt;FRBE /&gt;_x000d__x000a_        &lt;ENUS&gt;Selecteer de naam van de organisatie of persoon uit Corsa. Als deze niet voorkomt in de tabel, bel dan DIV 3444  om het toe te laten voegen&lt;/ENUS&gt;_x000d__x000a_        &lt;DEDE&gt;Selecteer de naam van de organisatie of persoon uit Corsa. Als deze niet voorkomt in de tabel, bel dan DIV 3444  om het toe te laten voegen&lt;/DEDE&gt;_x000d__x000a_        &lt;DADK /&gt;_x000d__x000a_        &lt;PLPL /&gt;_x000d__x000a_        &lt;SVSE /&gt;_x000d__x000a_        &lt;EN&gt;Selecteer de naam van de organisatie of persoon uit Corsa. Als deze niet voorkomt in de tabel, bel dan DIV 3444  om het toe te laten voegen&lt;/EN&gt;_x000d__x000a_      &lt;/FIELDDESC&gt;_x000d__x000a_      &lt;TIP&gt;_x000d__x000a_        &lt;NLNL&gt;Selecteer geadresseerde uit tabel Corsa&lt;/NLNL&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AFA0E5281C1A450A9377152D39AB1279&lt;/ID&gt;_x000d__x000a_      &lt;PROMPT&gt;_x000d__x000a_        &lt;NLNL&gt;Datum&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0E96E9ADB9C14D29ADB67B81792E5FC3&lt;/ID&gt;_x000d__x000a_      &lt;PROMPT&gt;_x000d__x000a_        &lt;NLNL&gt;Onderwerp&lt;/NLNL&gt;_x000d__x000a_        &lt;NLBE /&gt;_x000d__x000a_        &lt;FRFR /&gt;_x000d__x000a_        &lt;FRBE /&gt;_x000d__x000a_        &lt;ENUS&gt;Onderwerp&lt;/ENUS&gt;_x000d__x000a_        &lt;DEDE&gt;Onderwerp&lt;/DEDE&gt;_x000d__x000a_        &lt;DADK /&gt;_x000d__x000a_        &lt;PLPL /&gt;_x000d__x000a_        &lt;SVSE /&gt;_x000d__x000a_        &lt;EN&gt;Onderwerp&lt;/EN&gt;_x000d__x000a_      &lt;/PROMPT&gt;_x000d__x000a_      &lt;FIELDDESC&gt;_x000d__x000a_        &lt;NLNL /&gt;_x000d__x000a_        &lt;NLBE /&gt;_x000d__x000a_        &lt;FRFR /&gt;_x000d__x000a_        &lt;FRBE /&gt;_x000d__x000a_        &lt;ENUS&gt;Selecteer een onderwerp of vul deze zelf in (max 100 posities)&lt;/ENUS&gt;_x000d__x000a_        &lt;DEDE&gt;Selecteer een onderwerp of vul deze zelf in (max 100 posities)&lt;/DEDE&gt;_x000d__x000a_        &lt;DADK /&gt;_x000d__x000a_        &lt;PLPL /&gt;_x000d__x000a_        &lt;SVSE /&gt;_x000d__x000a_        &lt;EN&gt;Selecteer een onderwerp of vul deze zelf in (max 100 posities)&lt;/EN&gt;_x000d__x000a_      &lt;/FIELDDESC&gt;_x000d__x000a_      &lt;TIP&gt;_x000d__x000a_        &lt;NLNL /&gt;_x000d__x000a_        &lt;NLBE /&gt;_x000d__x000a_        &lt;FRFR /&gt;_x000d__x000a_        &lt;FRBE /&gt;_x000d__x000a_        &lt;ENUS&gt;Overleg met DIV voor aanvulling van deze lijst&lt;/ENUS&gt;_x000d__x000a_        &lt;DEDE&gt;Overleg met DIV voor aanvulling van deze lijst&lt;/DEDE&gt;_x000d__x000a_        &lt;DADK /&gt;_x000d__x000a_        &lt;PLPL /&gt;_x000d__x000a_        &lt;SVSE /&gt;_x000d__x000a_        &lt;EN&gt;Overleg met DIV voor aanvulling van deze lijst&lt;/EN&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S&gt;_x000d__x000a_  &lt;FORMS&gt;_x000d__x000a_    &lt;FORM&gt;_x000d__x000a_      &lt;ID&gt;GR5ED87E86B68645609EDFC4702271E1DF&lt;/ID&gt;_x000d__x000a_      &lt;NAME&gt;_x000d__x000a_        &lt;NLNL&gt;Geadresseerde11&lt;/NLNL&gt;_x000d__x000a_        &lt;NLBE /&gt;_x000d__x000a_        &lt;FRFR /&gt;_x000d__x000a_        &lt;FRBE /&gt;_x000d__x000a_        &lt;ENUS&gt;Geadresseerde11&lt;/ENUS&gt;_x000d__x000a_        &lt;DEDE&gt;Geadresseerde11&lt;/DEDE&gt;_x000d__x000a_        &lt;DADK /&gt;_x000d__x000a_        &lt;PLPL /&gt;_x000d__x000a_        &lt;SVSE /&gt;_x000d__x000a_        &lt;EN&gt;Geadresseerde11&lt;/EN&gt;_x000d__x000a_      &lt;/NAME&gt;_x000d__x000a_      &lt;DESC&gt;_x000d__x000a_        &lt;NLNL&gt;Tip: Kijk in de schrijfwijzer voor de meest recente schrijfafspraken. Je vindt hem via de vaste link op de homepage op intranet._x000d__x000a_(Openen in IE, in Chrome werkt hij niet)&lt;/NLNL&gt;_x000d__x000a_        &lt;NLBE /&gt;_x000d__x000a_        &lt;FRFR /&gt;_x000d__x000a_        &lt;FRBE /&gt;_x000d__x000a_        &lt;ENUS&gt;Geadresseerde&lt;/ENUS&gt;_x000d__x000a_        &lt;DEDE&gt;Geadresseerde&lt;/DEDE&gt;_x000d__x000a_        &lt;DADK /&gt;_x000d__x000a_        &lt;PLPL /&gt;_x000d__x000a_        &lt;SVSE /&gt;_x000d__x000a_        &lt;EN&gt;Geadresseerde&lt;/EN&gt;_x000d__x000a_      &lt;/DESC&gt;_x000d__x000a_    &lt;/FORM&gt;_x000d__x000a_  &lt;/FORMS&gt;_x000d__x000a_  &lt;VALUES /&gt;_x000d__x000a_  &lt;DESCRIPTIONS&gt;_x000d__x000a_    &lt;NLNL /&gt;_x000d__x000a_    &lt;NLBE /&gt;_x000d__x000a_    &lt;FRFR /&gt;_x000d__x000a_    &lt;FRBE /&gt;_x000d__x000a_    &lt;ENUS /&gt;_x000d__x000a_    &lt;DEDE /&gt;_x000d__x000a_    &lt;DADK /&gt;_x000d__x000a_    &lt;PLPL /&gt;_x000d__x000a_    &lt;SVSE /&gt;_x000d__x000a_    &lt;EN /&gt;_x000d__x000a_  &lt;/DESCRIPTIONS&gt;_x000d__x000a_&lt;/ProjectLanguageValues&gt;"/>
    <w:docVar w:name="TemplateVersion" w:val="3.10.0.19461"/>
    <w:docVar w:name="thumbnailPath" w:val="C:\Users\Hpoelgeest\AppData\Local\Temp\tmpDA7C.png"/>
  </w:docVars>
  <w:rsids>
    <w:rsidRoot w:val="00823C32"/>
    <w:rsid w:val="000056EE"/>
    <w:rsid w:val="0000631B"/>
    <w:rsid w:val="00006FF0"/>
    <w:rsid w:val="0001710A"/>
    <w:rsid w:val="00023835"/>
    <w:rsid w:val="0002429E"/>
    <w:rsid w:val="00030DAA"/>
    <w:rsid w:val="00031D7C"/>
    <w:rsid w:val="000375E9"/>
    <w:rsid w:val="0004049D"/>
    <w:rsid w:val="00042A1F"/>
    <w:rsid w:val="000515C2"/>
    <w:rsid w:val="000521D8"/>
    <w:rsid w:val="00052997"/>
    <w:rsid w:val="00053605"/>
    <w:rsid w:val="00053F28"/>
    <w:rsid w:val="00054ABD"/>
    <w:rsid w:val="00054E08"/>
    <w:rsid w:val="00056E23"/>
    <w:rsid w:val="00061B61"/>
    <w:rsid w:val="00066744"/>
    <w:rsid w:val="00067DE6"/>
    <w:rsid w:val="00072C39"/>
    <w:rsid w:val="000750EE"/>
    <w:rsid w:val="00076E56"/>
    <w:rsid w:val="0007724D"/>
    <w:rsid w:val="00080353"/>
    <w:rsid w:val="000860D9"/>
    <w:rsid w:val="000871DC"/>
    <w:rsid w:val="000913B9"/>
    <w:rsid w:val="00094642"/>
    <w:rsid w:val="000946A8"/>
    <w:rsid w:val="000A0992"/>
    <w:rsid w:val="000E32E0"/>
    <w:rsid w:val="000F5505"/>
    <w:rsid w:val="001200CA"/>
    <w:rsid w:val="001237A7"/>
    <w:rsid w:val="0012455D"/>
    <w:rsid w:val="0012461F"/>
    <w:rsid w:val="00126FF5"/>
    <w:rsid w:val="00133DC5"/>
    <w:rsid w:val="00141287"/>
    <w:rsid w:val="00143C9F"/>
    <w:rsid w:val="001450CC"/>
    <w:rsid w:val="0014758B"/>
    <w:rsid w:val="00156C19"/>
    <w:rsid w:val="00163491"/>
    <w:rsid w:val="00163EEE"/>
    <w:rsid w:val="00166323"/>
    <w:rsid w:val="001723F9"/>
    <w:rsid w:val="001741DB"/>
    <w:rsid w:val="00175B4C"/>
    <w:rsid w:val="00176339"/>
    <w:rsid w:val="001775EF"/>
    <w:rsid w:val="00177B62"/>
    <w:rsid w:val="00180596"/>
    <w:rsid w:val="00180777"/>
    <w:rsid w:val="00184E59"/>
    <w:rsid w:val="001850DF"/>
    <w:rsid w:val="00186447"/>
    <w:rsid w:val="001979E0"/>
    <w:rsid w:val="001A5E87"/>
    <w:rsid w:val="001B6982"/>
    <w:rsid w:val="001C4208"/>
    <w:rsid w:val="001C4D06"/>
    <w:rsid w:val="001D4BBD"/>
    <w:rsid w:val="001F0D17"/>
    <w:rsid w:val="001F1482"/>
    <w:rsid w:val="001F354D"/>
    <w:rsid w:val="001F672A"/>
    <w:rsid w:val="002002FE"/>
    <w:rsid w:val="002019C8"/>
    <w:rsid w:val="0020477B"/>
    <w:rsid w:val="002132C4"/>
    <w:rsid w:val="00217768"/>
    <w:rsid w:val="002177CA"/>
    <w:rsid w:val="00223BE2"/>
    <w:rsid w:val="0022442B"/>
    <w:rsid w:val="002353F9"/>
    <w:rsid w:val="00244308"/>
    <w:rsid w:val="00246BF7"/>
    <w:rsid w:val="00247265"/>
    <w:rsid w:val="00251658"/>
    <w:rsid w:val="00253AE6"/>
    <w:rsid w:val="00254E1C"/>
    <w:rsid w:val="002637C5"/>
    <w:rsid w:val="0026704F"/>
    <w:rsid w:val="0027562F"/>
    <w:rsid w:val="002774C4"/>
    <w:rsid w:val="00287B75"/>
    <w:rsid w:val="00291445"/>
    <w:rsid w:val="00294F66"/>
    <w:rsid w:val="00294F9D"/>
    <w:rsid w:val="00297972"/>
    <w:rsid w:val="002A4ECD"/>
    <w:rsid w:val="002A6C6D"/>
    <w:rsid w:val="002A7054"/>
    <w:rsid w:val="002B0C55"/>
    <w:rsid w:val="002B60E6"/>
    <w:rsid w:val="002C007D"/>
    <w:rsid w:val="002C457F"/>
    <w:rsid w:val="002C728D"/>
    <w:rsid w:val="002D0BD0"/>
    <w:rsid w:val="002D2E27"/>
    <w:rsid w:val="002D393A"/>
    <w:rsid w:val="002D5CE3"/>
    <w:rsid w:val="002D5FDB"/>
    <w:rsid w:val="002E0150"/>
    <w:rsid w:val="002E44BB"/>
    <w:rsid w:val="002E4CA5"/>
    <w:rsid w:val="002F0C8A"/>
    <w:rsid w:val="002F26DB"/>
    <w:rsid w:val="003002A2"/>
    <w:rsid w:val="003029C4"/>
    <w:rsid w:val="0031240F"/>
    <w:rsid w:val="00317039"/>
    <w:rsid w:val="00321B44"/>
    <w:rsid w:val="003224DF"/>
    <w:rsid w:val="00322A0E"/>
    <w:rsid w:val="00324DE2"/>
    <w:rsid w:val="0033188E"/>
    <w:rsid w:val="0033268D"/>
    <w:rsid w:val="003347E7"/>
    <w:rsid w:val="0034351A"/>
    <w:rsid w:val="00345397"/>
    <w:rsid w:val="0036062A"/>
    <w:rsid w:val="0036110E"/>
    <w:rsid w:val="0037071F"/>
    <w:rsid w:val="003714BD"/>
    <w:rsid w:val="003865B4"/>
    <w:rsid w:val="0038745B"/>
    <w:rsid w:val="003956D6"/>
    <w:rsid w:val="003A30C6"/>
    <w:rsid w:val="003B021B"/>
    <w:rsid w:val="003D6326"/>
    <w:rsid w:val="003F17C7"/>
    <w:rsid w:val="003F18B3"/>
    <w:rsid w:val="003F5107"/>
    <w:rsid w:val="00410B60"/>
    <w:rsid w:val="00411516"/>
    <w:rsid w:val="00416E8F"/>
    <w:rsid w:val="004210B1"/>
    <w:rsid w:val="00426A3C"/>
    <w:rsid w:val="00426C0A"/>
    <w:rsid w:val="004349F8"/>
    <w:rsid w:val="004358C9"/>
    <w:rsid w:val="0044383B"/>
    <w:rsid w:val="00444CC9"/>
    <w:rsid w:val="004469B5"/>
    <w:rsid w:val="0045784D"/>
    <w:rsid w:val="00470490"/>
    <w:rsid w:val="00473E87"/>
    <w:rsid w:val="00475852"/>
    <w:rsid w:val="00475A47"/>
    <w:rsid w:val="00476EC3"/>
    <w:rsid w:val="00482E35"/>
    <w:rsid w:val="00492A71"/>
    <w:rsid w:val="004A0068"/>
    <w:rsid w:val="004A426F"/>
    <w:rsid w:val="004A59FE"/>
    <w:rsid w:val="004B1D4C"/>
    <w:rsid w:val="004B368B"/>
    <w:rsid w:val="004B52C5"/>
    <w:rsid w:val="004C0BEB"/>
    <w:rsid w:val="004C1589"/>
    <w:rsid w:val="004C6BB8"/>
    <w:rsid w:val="004C7758"/>
    <w:rsid w:val="004E51D7"/>
    <w:rsid w:val="004E6505"/>
    <w:rsid w:val="004F055E"/>
    <w:rsid w:val="004F173F"/>
    <w:rsid w:val="004F2C2F"/>
    <w:rsid w:val="004F47FD"/>
    <w:rsid w:val="004F4DAF"/>
    <w:rsid w:val="004F4EA9"/>
    <w:rsid w:val="004F57C9"/>
    <w:rsid w:val="004F5A70"/>
    <w:rsid w:val="00502655"/>
    <w:rsid w:val="00511CE0"/>
    <w:rsid w:val="00514393"/>
    <w:rsid w:val="0052082B"/>
    <w:rsid w:val="00520AE7"/>
    <w:rsid w:val="005242B9"/>
    <w:rsid w:val="00536E59"/>
    <w:rsid w:val="005441F6"/>
    <w:rsid w:val="00546BE5"/>
    <w:rsid w:val="005549A3"/>
    <w:rsid w:val="0055670C"/>
    <w:rsid w:val="00566927"/>
    <w:rsid w:val="00570642"/>
    <w:rsid w:val="00572141"/>
    <w:rsid w:val="00574CF2"/>
    <w:rsid w:val="00583516"/>
    <w:rsid w:val="00591084"/>
    <w:rsid w:val="00595AF2"/>
    <w:rsid w:val="00596DC5"/>
    <w:rsid w:val="005A276C"/>
    <w:rsid w:val="005A6C97"/>
    <w:rsid w:val="005A71FF"/>
    <w:rsid w:val="005B18EE"/>
    <w:rsid w:val="005C5D51"/>
    <w:rsid w:val="005C6F34"/>
    <w:rsid w:val="005D22CB"/>
    <w:rsid w:val="005D3FB8"/>
    <w:rsid w:val="005D5138"/>
    <w:rsid w:val="005F68DE"/>
    <w:rsid w:val="005F730F"/>
    <w:rsid w:val="006015F2"/>
    <w:rsid w:val="00602E52"/>
    <w:rsid w:val="00606F59"/>
    <w:rsid w:val="00611D22"/>
    <w:rsid w:val="00615E66"/>
    <w:rsid w:val="00622400"/>
    <w:rsid w:val="00627074"/>
    <w:rsid w:val="00627FC4"/>
    <w:rsid w:val="0063032B"/>
    <w:rsid w:val="006317FE"/>
    <w:rsid w:val="00646D99"/>
    <w:rsid w:val="00647DFC"/>
    <w:rsid w:val="00651F3F"/>
    <w:rsid w:val="0066436C"/>
    <w:rsid w:val="006764CF"/>
    <w:rsid w:val="00684584"/>
    <w:rsid w:val="006871F8"/>
    <w:rsid w:val="00692059"/>
    <w:rsid w:val="006927A8"/>
    <w:rsid w:val="00693AD7"/>
    <w:rsid w:val="00697A86"/>
    <w:rsid w:val="006A3F5C"/>
    <w:rsid w:val="006A510A"/>
    <w:rsid w:val="006A6D70"/>
    <w:rsid w:val="006A7E74"/>
    <w:rsid w:val="006B0578"/>
    <w:rsid w:val="006B3831"/>
    <w:rsid w:val="006B66B7"/>
    <w:rsid w:val="006C06A4"/>
    <w:rsid w:val="006C67F3"/>
    <w:rsid w:val="006F40D3"/>
    <w:rsid w:val="0070667F"/>
    <w:rsid w:val="00711C9C"/>
    <w:rsid w:val="007136C6"/>
    <w:rsid w:val="00713DA4"/>
    <w:rsid w:val="00722A83"/>
    <w:rsid w:val="00723030"/>
    <w:rsid w:val="007247B1"/>
    <w:rsid w:val="00727F27"/>
    <w:rsid w:val="00730457"/>
    <w:rsid w:val="00755096"/>
    <w:rsid w:val="00756107"/>
    <w:rsid w:val="00763D1C"/>
    <w:rsid w:val="00766E5F"/>
    <w:rsid w:val="00767D63"/>
    <w:rsid w:val="007708F7"/>
    <w:rsid w:val="0077092E"/>
    <w:rsid w:val="007733CD"/>
    <w:rsid w:val="00773F32"/>
    <w:rsid w:val="007745A5"/>
    <w:rsid w:val="00781F60"/>
    <w:rsid w:val="00784CAF"/>
    <w:rsid w:val="00786D06"/>
    <w:rsid w:val="00787C20"/>
    <w:rsid w:val="0079021E"/>
    <w:rsid w:val="00791D5C"/>
    <w:rsid w:val="00792D48"/>
    <w:rsid w:val="00793647"/>
    <w:rsid w:val="007B3556"/>
    <w:rsid w:val="007B3957"/>
    <w:rsid w:val="007C0B81"/>
    <w:rsid w:val="007C341D"/>
    <w:rsid w:val="007C7369"/>
    <w:rsid w:val="007C7DEC"/>
    <w:rsid w:val="007D1C9D"/>
    <w:rsid w:val="007E0B34"/>
    <w:rsid w:val="007E44E4"/>
    <w:rsid w:val="007E50A6"/>
    <w:rsid w:val="007E64B2"/>
    <w:rsid w:val="007F7FCA"/>
    <w:rsid w:val="00802D93"/>
    <w:rsid w:val="008048AA"/>
    <w:rsid w:val="00812246"/>
    <w:rsid w:val="008122D7"/>
    <w:rsid w:val="00821293"/>
    <w:rsid w:val="00823C32"/>
    <w:rsid w:val="00830B28"/>
    <w:rsid w:val="00833F1E"/>
    <w:rsid w:val="008406B3"/>
    <w:rsid w:val="00844215"/>
    <w:rsid w:val="00844C56"/>
    <w:rsid w:val="00847557"/>
    <w:rsid w:val="00850749"/>
    <w:rsid w:val="00855119"/>
    <w:rsid w:val="00855D34"/>
    <w:rsid w:val="008615C7"/>
    <w:rsid w:val="00862393"/>
    <w:rsid w:val="00873E45"/>
    <w:rsid w:val="00876BAB"/>
    <w:rsid w:val="00880477"/>
    <w:rsid w:val="00883EB6"/>
    <w:rsid w:val="00885BFC"/>
    <w:rsid w:val="008964B3"/>
    <w:rsid w:val="008A1C46"/>
    <w:rsid w:val="008B72A2"/>
    <w:rsid w:val="008C14F1"/>
    <w:rsid w:val="008C2810"/>
    <w:rsid w:val="008C594E"/>
    <w:rsid w:val="008C7E91"/>
    <w:rsid w:val="008D11CE"/>
    <w:rsid w:val="008D1FE0"/>
    <w:rsid w:val="008D274C"/>
    <w:rsid w:val="008D7769"/>
    <w:rsid w:val="008E10AD"/>
    <w:rsid w:val="008E2E30"/>
    <w:rsid w:val="008E7549"/>
    <w:rsid w:val="008F0580"/>
    <w:rsid w:val="008F0DA0"/>
    <w:rsid w:val="008F5376"/>
    <w:rsid w:val="00904A07"/>
    <w:rsid w:val="00905DD5"/>
    <w:rsid w:val="009167B5"/>
    <w:rsid w:val="009229C4"/>
    <w:rsid w:val="0092775A"/>
    <w:rsid w:val="009326CC"/>
    <w:rsid w:val="00937741"/>
    <w:rsid w:val="009428E2"/>
    <w:rsid w:val="00950946"/>
    <w:rsid w:val="009565A1"/>
    <w:rsid w:val="00964201"/>
    <w:rsid w:val="00964493"/>
    <w:rsid w:val="00966716"/>
    <w:rsid w:val="0096710F"/>
    <w:rsid w:val="009679E9"/>
    <w:rsid w:val="00967F4B"/>
    <w:rsid w:val="009724FE"/>
    <w:rsid w:val="00974C18"/>
    <w:rsid w:val="00974CDC"/>
    <w:rsid w:val="00975A42"/>
    <w:rsid w:val="00976579"/>
    <w:rsid w:val="00980D68"/>
    <w:rsid w:val="009838BD"/>
    <w:rsid w:val="00984235"/>
    <w:rsid w:val="00991C90"/>
    <w:rsid w:val="00992457"/>
    <w:rsid w:val="0099426A"/>
    <w:rsid w:val="009A0E0F"/>
    <w:rsid w:val="009A0FCC"/>
    <w:rsid w:val="009A71B1"/>
    <w:rsid w:val="009B3C38"/>
    <w:rsid w:val="009B3C8D"/>
    <w:rsid w:val="009B7CDB"/>
    <w:rsid w:val="009C2578"/>
    <w:rsid w:val="009C3CB3"/>
    <w:rsid w:val="009C48E6"/>
    <w:rsid w:val="009C7696"/>
    <w:rsid w:val="009D697A"/>
    <w:rsid w:val="009D74E8"/>
    <w:rsid w:val="009E124B"/>
    <w:rsid w:val="009E48E6"/>
    <w:rsid w:val="009E6FC7"/>
    <w:rsid w:val="009F0C45"/>
    <w:rsid w:val="00A11238"/>
    <w:rsid w:val="00A121DD"/>
    <w:rsid w:val="00A12CA7"/>
    <w:rsid w:val="00A13692"/>
    <w:rsid w:val="00A138D9"/>
    <w:rsid w:val="00A13F88"/>
    <w:rsid w:val="00A168A2"/>
    <w:rsid w:val="00A27BFC"/>
    <w:rsid w:val="00A31740"/>
    <w:rsid w:val="00A31C53"/>
    <w:rsid w:val="00A33429"/>
    <w:rsid w:val="00A36918"/>
    <w:rsid w:val="00A42F3B"/>
    <w:rsid w:val="00A50340"/>
    <w:rsid w:val="00A60BB4"/>
    <w:rsid w:val="00A67690"/>
    <w:rsid w:val="00A77A5A"/>
    <w:rsid w:val="00A83273"/>
    <w:rsid w:val="00A851F5"/>
    <w:rsid w:val="00A86D57"/>
    <w:rsid w:val="00A93B50"/>
    <w:rsid w:val="00A95B26"/>
    <w:rsid w:val="00AA0855"/>
    <w:rsid w:val="00AA0B3B"/>
    <w:rsid w:val="00AA5C41"/>
    <w:rsid w:val="00AB6BC3"/>
    <w:rsid w:val="00AB7C1E"/>
    <w:rsid w:val="00AC6833"/>
    <w:rsid w:val="00AD05DE"/>
    <w:rsid w:val="00AD29D4"/>
    <w:rsid w:val="00AE61CB"/>
    <w:rsid w:val="00AE69FD"/>
    <w:rsid w:val="00AE6F13"/>
    <w:rsid w:val="00AF6209"/>
    <w:rsid w:val="00AF65C9"/>
    <w:rsid w:val="00B051AD"/>
    <w:rsid w:val="00B06FC4"/>
    <w:rsid w:val="00B07E88"/>
    <w:rsid w:val="00B15D9D"/>
    <w:rsid w:val="00B203A6"/>
    <w:rsid w:val="00B23A44"/>
    <w:rsid w:val="00B244C7"/>
    <w:rsid w:val="00B2762E"/>
    <w:rsid w:val="00B33E5B"/>
    <w:rsid w:val="00B36020"/>
    <w:rsid w:val="00B36163"/>
    <w:rsid w:val="00B4392F"/>
    <w:rsid w:val="00B4479B"/>
    <w:rsid w:val="00B53578"/>
    <w:rsid w:val="00B61DA2"/>
    <w:rsid w:val="00B62306"/>
    <w:rsid w:val="00B63182"/>
    <w:rsid w:val="00B65E5E"/>
    <w:rsid w:val="00B67DBF"/>
    <w:rsid w:val="00B7346B"/>
    <w:rsid w:val="00B749B0"/>
    <w:rsid w:val="00B80618"/>
    <w:rsid w:val="00B916E4"/>
    <w:rsid w:val="00B93D43"/>
    <w:rsid w:val="00BA5FB9"/>
    <w:rsid w:val="00BB4C1C"/>
    <w:rsid w:val="00BB50C5"/>
    <w:rsid w:val="00BB6309"/>
    <w:rsid w:val="00BC1FA0"/>
    <w:rsid w:val="00BC5FDB"/>
    <w:rsid w:val="00BD436F"/>
    <w:rsid w:val="00BE30D6"/>
    <w:rsid w:val="00BE6947"/>
    <w:rsid w:val="00BE7286"/>
    <w:rsid w:val="00BF0EF4"/>
    <w:rsid w:val="00C06D44"/>
    <w:rsid w:val="00C10636"/>
    <w:rsid w:val="00C1362B"/>
    <w:rsid w:val="00C15FA8"/>
    <w:rsid w:val="00C179C9"/>
    <w:rsid w:val="00C17E22"/>
    <w:rsid w:val="00C2178D"/>
    <w:rsid w:val="00C264CC"/>
    <w:rsid w:val="00C5056C"/>
    <w:rsid w:val="00C52BB7"/>
    <w:rsid w:val="00C55A3A"/>
    <w:rsid w:val="00C55AD5"/>
    <w:rsid w:val="00C64CAB"/>
    <w:rsid w:val="00C66090"/>
    <w:rsid w:val="00C66FE5"/>
    <w:rsid w:val="00C71D0B"/>
    <w:rsid w:val="00C82834"/>
    <w:rsid w:val="00C85254"/>
    <w:rsid w:val="00C86C8A"/>
    <w:rsid w:val="00C95067"/>
    <w:rsid w:val="00CB1A3F"/>
    <w:rsid w:val="00CC6067"/>
    <w:rsid w:val="00CD0BE1"/>
    <w:rsid w:val="00CD0EB6"/>
    <w:rsid w:val="00CD6054"/>
    <w:rsid w:val="00CE25A3"/>
    <w:rsid w:val="00CE534E"/>
    <w:rsid w:val="00CF67A4"/>
    <w:rsid w:val="00CF7C7B"/>
    <w:rsid w:val="00D00C60"/>
    <w:rsid w:val="00D0179B"/>
    <w:rsid w:val="00D03AF9"/>
    <w:rsid w:val="00D0561D"/>
    <w:rsid w:val="00D07717"/>
    <w:rsid w:val="00D117ED"/>
    <w:rsid w:val="00D123CA"/>
    <w:rsid w:val="00D13D1E"/>
    <w:rsid w:val="00D2196F"/>
    <w:rsid w:val="00D2296A"/>
    <w:rsid w:val="00D22BCF"/>
    <w:rsid w:val="00D347D1"/>
    <w:rsid w:val="00D53AF7"/>
    <w:rsid w:val="00D61693"/>
    <w:rsid w:val="00D654B0"/>
    <w:rsid w:val="00D74222"/>
    <w:rsid w:val="00D75BF0"/>
    <w:rsid w:val="00D81656"/>
    <w:rsid w:val="00D81F4B"/>
    <w:rsid w:val="00D82731"/>
    <w:rsid w:val="00DA0457"/>
    <w:rsid w:val="00DB1E6E"/>
    <w:rsid w:val="00DB532E"/>
    <w:rsid w:val="00DB729F"/>
    <w:rsid w:val="00DB7EEE"/>
    <w:rsid w:val="00DC2C67"/>
    <w:rsid w:val="00DD120C"/>
    <w:rsid w:val="00DD23C0"/>
    <w:rsid w:val="00DD3307"/>
    <w:rsid w:val="00DE409E"/>
    <w:rsid w:val="00DE66A3"/>
    <w:rsid w:val="00DF01EE"/>
    <w:rsid w:val="00DF0EBC"/>
    <w:rsid w:val="00DF2474"/>
    <w:rsid w:val="00DF2641"/>
    <w:rsid w:val="00E0654B"/>
    <w:rsid w:val="00E07D30"/>
    <w:rsid w:val="00E1159C"/>
    <w:rsid w:val="00E159CC"/>
    <w:rsid w:val="00E21860"/>
    <w:rsid w:val="00E234C5"/>
    <w:rsid w:val="00E240B1"/>
    <w:rsid w:val="00E25B0C"/>
    <w:rsid w:val="00E25F2D"/>
    <w:rsid w:val="00E2645A"/>
    <w:rsid w:val="00E31B69"/>
    <w:rsid w:val="00E327B7"/>
    <w:rsid w:val="00E35621"/>
    <w:rsid w:val="00E45464"/>
    <w:rsid w:val="00E456F4"/>
    <w:rsid w:val="00E468E7"/>
    <w:rsid w:val="00E47BF8"/>
    <w:rsid w:val="00E57F3B"/>
    <w:rsid w:val="00E60B8B"/>
    <w:rsid w:val="00E611F0"/>
    <w:rsid w:val="00E67A29"/>
    <w:rsid w:val="00E83885"/>
    <w:rsid w:val="00E87E18"/>
    <w:rsid w:val="00E90683"/>
    <w:rsid w:val="00E912E3"/>
    <w:rsid w:val="00E9268A"/>
    <w:rsid w:val="00E93518"/>
    <w:rsid w:val="00E9454E"/>
    <w:rsid w:val="00EB6013"/>
    <w:rsid w:val="00EB7984"/>
    <w:rsid w:val="00EC068C"/>
    <w:rsid w:val="00EC41BD"/>
    <w:rsid w:val="00EC5B6B"/>
    <w:rsid w:val="00ED16D4"/>
    <w:rsid w:val="00EE02EB"/>
    <w:rsid w:val="00EE1A01"/>
    <w:rsid w:val="00EE6BD3"/>
    <w:rsid w:val="00EE7553"/>
    <w:rsid w:val="00F01508"/>
    <w:rsid w:val="00F04E4F"/>
    <w:rsid w:val="00F21997"/>
    <w:rsid w:val="00F24EF0"/>
    <w:rsid w:val="00F35E06"/>
    <w:rsid w:val="00F5247B"/>
    <w:rsid w:val="00F56534"/>
    <w:rsid w:val="00F5681B"/>
    <w:rsid w:val="00F7342C"/>
    <w:rsid w:val="00F77211"/>
    <w:rsid w:val="00F851BF"/>
    <w:rsid w:val="00F921B6"/>
    <w:rsid w:val="00FA059B"/>
    <w:rsid w:val="00FA069E"/>
    <w:rsid w:val="00FA0F14"/>
    <w:rsid w:val="00FB0645"/>
    <w:rsid w:val="00FB0E3D"/>
    <w:rsid w:val="00FB35FE"/>
    <w:rsid w:val="00FB64D7"/>
    <w:rsid w:val="00FD07E7"/>
    <w:rsid w:val="00FD3D7E"/>
    <w:rsid w:val="00FD61D5"/>
    <w:rsid w:val="00FD76AD"/>
    <w:rsid w:val="00FD7860"/>
    <w:rsid w:val="00FE2CEC"/>
    <w:rsid w:val="00FE531E"/>
    <w:rsid w:val="00FE553A"/>
    <w:rsid w:val="00FF26C1"/>
    <w:rsid w:val="00FF5C70"/>
    <w:rsid w:val="00FF691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7BCB683"/>
  <w15:docId w15:val="{0D776549-D0A3-411E-9100-0239A5D5F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Times New Roman" w:hAnsi="Verdana"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6927A8"/>
  </w:style>
  <w:style w:type="paragraph" w:styleId="Kop7">
    <w:name w:val="heading 7"/>
    <w:basedOn w:val="Standaard"/>
    <w:next w:val="Standaard"/>
    <w:link w:val="Kop7Char"/>
    <w:semiHidden/>
    <w:unhideWhenUsed/>
    <w:qFormat/>
    <w:rsid w:val="00F21997"/>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rsid w:val="006927A8"/>
    <w:pPr>
      <w:tabs>
        <w:tab w:val="center" w:pos="4536"/>
        <w:tab w:val="right" w:pos="9072"/>
      </w:tabs>
    </w:pPr>
    <w:rPr>
      <w:sz w:val="18"/>
    </w:rPr>
  </w:style>
  <w:style w:type="paragraph" w:styleId="Voettekst">
    <w:name w:val="footer"/>
    <w:basedOn w:val="Standaard"/>
    <w:link w:val="VoettekstChar"/>
    <w:rsid w:val="006927A8"/>
    <w:pPr>
      <w:tabs>
        <w:tab w:val="center" w:pos="4536"/>
        <w:tab w:val="right" w:pos="9072"/>
      </w:tabs>
    </w:pPr>
  </w:style>
  <w:style w:type="table" w:styleId="Tabelraster">
    <w:name w:val="Table Grid"/>
    <w:basedOn w:val="Standaardtabel"/>
    <w:rsid w:val="006927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riefGegevensVast">
    <w:name w:val="BriefGegevensVast"/>
    <w:rsid w:val="006927A8"/>
    <w:rPr>
      <w:rFonts w:ascii="Arial" w:hAnsi="Arial"/>
      <w:sz w:val="14"/>
    </w:rPr>
  </w:style>
  <w:style w:type="character" w:customStyle="1" w:styleId="BriefGegevensVariabel">
    <w:name w:val="BriefGegevensVariabel"/>
    <w:basedOn w:val="Standaardalinea-lettertype"/>
    <w:rsid w:val="006927A8"/>
    <w:rPr>
      <w:rFonts w:ascii="Verdana" w:hAnsi="Verdana"/>
      <w:sz w:val="20"/>
    </w:rPr>
  </w:style>
  <w:style w:type="character" w:styleId="Paginanummer">
    <w:name w:val="page number"/>
    <w:basedOn w:val="Standaardalinea-lettertype"/>
    <w:rsid w:val="006927A8"/>
  </w:style>
  <w:style w:type="paragraph" w:customStyle="1" w:styleId="BriefGegevens">
    <w:name w:val="BriefGegevens"/>
    <w:basedOn w:val="Standaard"/>
    <w:rsid w:val="006927A8"/>
    <w:pPr>
      <w:spacing w:line="200" w:lineRule="exact"/>
      <w:ind w:left="1503" w:hanging="1503"/>
    </w:pPr>
  </w:style>
  <w:style w:type="paragraph" w:customStyle="1" w:styleId="StandaardMinuut">
    <w:name w:val="StandaardMinuut"/>
    <w:basedOn w:val="Koptekst"/>
    <w:rsid w:val="006927A8"/>
    <w:pPr>
      <w:tabs>
        <w:tab w:val="clear" w:pos="4536"/>
        <w:tab w:val="clear" w:pos="9072"/>
      </w:tabs>
      <w:ind w:left="5812"/>
    </w:pPr>
  </w:style>
  <w:style w:type="character" w:styleId="Hyperlink">
    <w:name w:val="Hyperlink"/>
    <w:basedOn w:val="Standaardalinea-lettertype"/>
    <w:rsid w:val="00755096"/>
    <w:rPr>
      <w:color w:val="0000FF"/>
      <w:u w:val="single"/>
    </w:rPr>
  </w:style>
  <w:style w:type="character" w:customStyle="1" w:styleId="VoettekstChar">
    <w:name w:val="Voettekst Char"/>
    <w:basedOn w:val="Standaardalinea-lettertype"/>
    <w:link w:val="Voettekst"/>
    <w:rsid w:val="002002FE"/>
  </w:style>
  <w:style w:type="paragraph" w:styleId="Ballontekst">
    <w:name w:val="Balloon Text"/>
    <w:basedOn w:val="Standaard"/>
    <w:link w:val="BallontekstChar"/>
    <w:rsid w:val="00802D93"/>
    <w:rPr>
      <w:rFonts w:ascii="Tahoma" w:hAnsi="Tahoma" w:cs="Tahoma"/>
      <w:sz w:val="16"/>
      <w:szCs w:val="16"/>
    </w:rPr>
  </w:style>
  <w:style w:type="character" w:customStyle="1" w:styleId="BallontekstChar">
    <w:name w:val="Ballontekst Char"/>
    <w:basedOn w:val="Standaardalinea-lettertype"/>
    <w:link w:val="Ballontekst"/>
    <w:rsid w:val="00802D93"/>
    <w:rPr>
      <w:rFonts w:ascii="Tahoma" w:hAnsi="Tahoma" w:cs="Tahoma"/>
      <w:sz w:val="16"/>
      <w:szCs w:val="16"/>
    </w:rPr>
  </w:style>
  <w:style w:type="table" w:customStyle="1" w:styleId="Tabelraster1">
    <w:name w:val="Tabelraster1"/>
    <w:basedOn w:val="Standaardtabel"/>
    <w:next w:val="Tabelraster"/>
    <w:rsid w:val="00E264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2">
    <w:name w:val="Tabelraster2"/>
    <w:basedOn w:val="Standaardtabel"/>
    <w:next w:val="Tabelraster"/>
    <w:rsid w:val="00E264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jstalinea">
    <w:name w:val="List Paragraph"/>
    <w:basedOn w:val="Standaard"/>
    <w:link w:val="LijstalineaChar"/>
    <w:uiPriority w:val="34"/>
    <w:qFormat/>
    <w:rsid w:val="00054ABD"/>
    <w:pPr>
      <w:ind w:left="720"/>
      <w:contextualSpacing/>
    </w:pPr>
  </w:style>
  <w:style w:type="paragraph" w:styleId="Geenafstand">
    <w:name w:val="No Spacing"/>
    <w:uiPriority w:val="1"/>
    <w:qFormat/>
    <w:rsid w:val="00054ABD"/>
    <w:rPr>
      <w:rFonts w:eastAsiaTheme="minorHAnsi" w:cstheme="minorBidi"/>
      <w:sz w:val="19"/>
      <w:szCs w:val="22"/>
      <w:lang w:eastAsia="en-US"/>
    </w:rPr>
  </w:style>
  <w:style w:type="character" w:customStyle="1" w:styleId="LijstalineaChar">
    <w:name w:val="Lijstalinea Char"/>
    <w:link w:val="Lijstalinea"/>
    <w:uiPriority w:val="34"/>
    <w:rsid w:val="00054ABD"/>
  </w:style>
  <w:style w:type="character" w:customStyle="1" w:styleId="Kop7Char">
    <w:name w:val="Kop 7 Char"/>
    <w:basedOn w:val="Standaardalinea-lettertype"/>
    <w:link w:val="Kop7"/>
    <w:semiHidden/>
    <w:rsid w:val="00F21997"/>
    <w:rPr>
      <w:rFonts w:asciiTheme="majorHAnsi" w:eastAsiaTheme="majorEastAsia" w:hAnsiTheme="majorHAnsi" w:cstheme="majorBidi"/>
      <w:i/>
      <w:iCs/>
      <w:color w:val="404040" w:themeColor="text1" w:themeTint="BF"/>
    </w:rPr>
  </w:style>
  <w:style w:type="paragraph" w:customStyle="1" w:styleId="VoettekstEerste">
    <w:name w:val="Voettekst Eerste"/>
    <w:basedOn w:val="Standaard"/>
    <w:rsid w:val="00177B62"/>
    <w:pPr>
      <w:tabs>
        <w:tab w:val="left" w:pos="6804"/>
      </w:tabs>
      <w:ind w:left="1134"/>
    </w:pPr>
    <w:rPr>
      <w:rFonts w:ascii="Arial" w:hAnsi="Arial"/>
      <w:sz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privacy@rijnland.net"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X:\Afdeling\OA\JVI\INKOOP\01.Aanbestedingen\03.%20DOCs%20NAW%20(DIG-3619)\Formats%20Xential\09.%20Overeenkomst%20-%20Allonge%20met%20handtekening.dotx"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601B3838-3FC9-4144-A646-839AB82940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09. Overeenkomst - Allonge met handtekening.dotx</Template>
  <TotalTime>2</TotalTime>
  <Pages>3</Pages>
  <Words>501</Words>
  <Characters>3718</Characters>
  <Application>Microsoft Office Word</Application>
  <DocSecurity>0</DocSecurity>
  <Lines>30</Lines>
  <Paragraphs>8</Paragraphs>
  <ScaleCrop>false</ScaleCrop>
  <HeadingPairs>
    <vt:vector size="2" baseType="variant">
      <vt:variant>
        <vt:lpstr>Titel</vt:lpstr>
      </vt:variant>
      <vt:variant>
        <vt:i4>1</vt:i4>
      </vt:variant>
    </vt:vector>
  </HeadingPairs>
  <TitlesOfParts>
    <vt:vector size="1" baseType="lpstr">
      <vt:lpstr>PAPIER1</vt:lpstr>
    </vt:vector>
  </TitlesOfParts>
  <Company>Hoogheemraadschap van Rijnland</Company>
  <LinksUpToDate>false</LinksUpToDate>
  <CharactersWithSpaces>4211</CharactersWithSpaces>
  <SharedDoc>false</SharedDoc>
  <HLinks>
    <vt:vector size="6" baseType="variant">
      <vt:variant>
        <vt:i4>3735552</vt:i4>
      </vt:variant>
      <vt:variant>
        <vt:i4>0</vt:i4>
      </vt:variant>
      <vt:variant>
        <vt:i4>0</vt:i4>
      </vt:variant>
      <vt:variant>
        <vt:i4>5</vt:i4>
      </vt:variant>
      <vt:variant>
        <vt:lpwstr>mailto:post@rijnland.net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PAPIER1</dc:title>
  <dc:subject/>
  <dc:creator>Pieterse-Smid, Vera</dc:creator>
  <cp:keywords/>
  <dc:description/>
  <cp:lastModifiedBy>Pieterse-Smid, Vera</cp:lastModifiedBy>
  <cp:revision>2</cp:revision>
  <cp:lastPrinted>2010-11-24T12:59:00Z</cp:lastPrinted>
  <dcterms:created xsi:type="dcterms:W3CDTF">2023-01-13T13:11:00Z</dcterms:created>
  <dcterms:modified xsi:type="dcterms:W3CDTF">2023-01-13T13:11:00Z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enr">
    <vt:lpwstr>1.1</vt:lpwstr>
  </property>
</Properties>
</file>